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3C" w:rsidRDefault="00D77015" w:rsidP="00C4784B">
      <w:pPr>
        <w:suppressAutoHyphens/>
        <w:jc w:val="center"/>
        <w:rPr>
          <w:rFonts w:ascii="Bookman Old Style" w:hAnsi="Bookman Old Style"/>
          <w:sz w:val="22"/>
          <w:szCs w:val="22"/>
        </w:rPr>
      </w:pPr>
      <w:r w:rsidRPr="00D77015">
        <w:rPr>
          <w:rFonts w:ascii="Bookman Old Style" w:hAnsi="Bookman Old Style"/>
          <w:b/>
          <w:sz w:val="22"/>
          <w:szCs w:val="22"/>
        </w:rPr>
        <w:t>WZÓR</w:t>
      </w:r>
      <w:r w:rsidR="008A49B0" w:rsidRPr="00D77015">
        <w:rPr>
          <w:rFonts w:ascii="Bookman Old Style" w:hAnsi="Bookman Old Style"/>
          <w:b/>
          <w:sz w:val="22"/>
          <w:szCs w:val="22"/>
        </w:rPr>
        <w:t xml:space="preserve"> </w:t>
      </w:r>
      <w:r w:rsidR="005B248D" w:rsidRPr="00D77015">
        <w:rPr>
          <w:rFonts w:ascii="Bookman Old Style" w:hAnsi="Bookman Old Style"/>
          <w:b/>
          <w:sz w:val="22"/>
          <w:szCs w:val="22"/>
        </w:rPr>
        <w:t xml:space="preserve">UMOWA  </w:t>
      </w:r>
      <w:r w:rsidR="00495806" w:rsidRPr="00D77015">
        <w:rPr>
          <w:rFonts w:ascii="Bookman Old Style" w:hAnsi="Bookman Old Style"/>
          <w:b/>
          <w:sz w:val="22"/>
          <w:szCs w:val="22"/>
        </w:rPr>
        <w:t>NR</w:t>
      </w:r>
      <w:r w:rsidR="005B248D" w:rsidRPr="00D77015">
        <w:rPr>
          <w:rFonts w:ascii="Bookman Old Style" w:hAnsi="Bookman Old Style"/>
          <w:b/>
          <w:sz w:val="22"/>
          <w:szCs w:val="22"/>
        </w:rPr>
        <w:t xml:space="preserve">   </w:t>
      </w:r>
      <w:r w:rsidR="00495806" w:rsidRPr="00D77015">
        <w:rPr>
          <w:rFonts w:ascii="Bookman Old Style" w:hAnsi="Bookman Old Style"/>
          <w:sz w:val="22"/>
          <w:szCs w:val="22"/>
        </w:rPr>
        <w:t>...........</w:t>
      </w:r>
    </w:p>
    <w:p w:rsidR="008B47FB" w:rsidRPr="00C4784B" w:rsidRDefault="008B47FB" w:rsidP="00C4784B">
      <w:pPr>
        <w:suppressAutoHyphens/>
        <w:jc w:val="center"/>
        <w:rPr>
          <w:rFonts w:ascii="Bookman Old Style" w:hAnsi="Bookman Old Style"/>
          <w:sz w:val="22"/>
          <w:szCs w:val="22"/>
        </w:rPr>
      </w:pPr>
    </w:p>
    <w:p w:rsidR="00495806" w:rsidRDefault="00495806" w:rsidP="00C4784B">
      <w:pPr>
        <w:suppressAutoHyphens/>
        <w:jc w:val="both"/>
        <w:rPr>
          <w:sz w:val="22"/>
          <w:szCs w:val="22"/>
        </w:rPr>
      </w:pPr>
      <w:r w:rsidRPr="00D77015">
        <w:rPr>
          <w:bCs/>
          <w:sz w:val="22"/>
          <w:szCs w:val="22"/>
        </w:rPr>
        <w:t xml:space="preserve">zawarta w dniu </w:t>
      </w:r>
      <w:r w:rsidRPr="00D77015">
        <w:rPr>
          <w:sz w:val="22"/>
          <w:szCs w:val="22"/>
        </w:rPr>
        <w:t xml:space="preserve">.......................... r. </w:t>
      </w:r>
      <w:r w:rsidR="0043223C" w:rsidRPr="00D77015">
        <w:rPr>
          <w:sz w:val="22"/>
          <w:szCs w:val="22"/>
        </w:rPr>
        <w:t xml:space="preserve"> </w:t>
      </w:r>
      <w:r w:rsidR="005A0713" w:rsidRPr="00D77015">
        <w:rPr>
          <w:sz w:val="22"/>
          <w:szCs w:val="22"/>
          <w:highlight w:val="lightGray"/>
        </w:rPr>
        <w:t>w wyniku rozstrzygnięcia przetargu nieograniczonego ogło</w:t>
      </w:r>
      <w:r w:rsidR="0043223C" w:rsidRPr="00D77015">
        <w:rPr>
          <w:sz w:val="22"/>
          <w:szCs w:val="22"/>
          <w:highlight w:val="lightGray"/>
        </w:rPr>
        <w:t>szonego w </w:t>
      </w:r>
      <w:r w:rsidR="005A0713" w:rsidRPr="00D77015">
        <w:rPr>
          <w:sz w:val="22"/>
          <w:szCs w:val="22"/>
          <w:highlight w:val="lightGray"/>
        </w:rPr>
        <w:t xml:space="preserve">Biuletynie Zamówień Publicznych w dniu .......................... pod </w:t>
      </w:r>
      <w:r w:rsidR="0043223C" w:rsidRPr="00D77015">
        <w:rPr>
          <w:sz w:val="22"/>
          <w:szCs w:val="22"/>
          <w:highlight w:val="lightGray"/>
        </w:rPr>
        <w:t xml:space="preserve">  </w:t>
      </w:r>
      <w:r w:rsidR="005A0713" w:rsidRPr="00D77015">
        <w:rPr>
          <w:sz w:val="22"/>
          <w:szCs w:val="22"/>
          <w:highlight w:val="lightGray"/>
        </w:rPr>
        <w:t>Nr .....................,</w:t>
      </w:r>
      <w:r w:rsidRPr="00D77015">
        <w:rPr>
          <w:sz w:val="22"/>
          <w:szCs w:val="22"/>
        </w:rPr>
        <w:t xml:space="preserve"> </w:t>
      </w:r>
      <w:r w:rsidR="0043223C" w:rsidRPr="00D77015">
        <w:rPr>
          <w:sz w:val="22"/>
          <w:szCs w:val="22"/>
        </w:rPr>
        <w:t xml:space="preserve"> </w:t>
      </w:r>
      <w:r w:rsidRPr="00D77015">
        <w:rPr>
          <w:sz w:val="22"/>
          <w:szCs w:val="22"/>
        </w:rPr>
        <w:t>w</w:t>
      </w:r>
      <w:r w:rsidR="00767C68" w:rsidRPr="00D77015">
        <w:rPr>
          <w:sz w:val="22"/>
          <w:szCs w:val="22"/>
        </w:rPr>
        <w:t xml:space="preserve"> </w:t>
      </w:r>
      <w:r w:rsidRPr="00D77015">
        <w:rPr>
          <w:sz w:val="22"/>
          <w:szCs w:val="22"/>
        </w:rPr>
        <w:t>Rzeszowie pomiędzy:</w:t>
      </w:r>
    </w:p>
    <w:p w:rsidR="008B47FB" w:rsidRPr="00EC3D2E" w:rsidRDefault="008B47FB" w:rsidP="00C4784B">
      <w:pPr>
        <w:suppressAutoHyphens/>
        <w:jc w:val="both"/>
        <w:rPr>
          <w:sz w:val="22"/>
          <w:szCs w:val="22"/>
        </w:rPr>
      </w:pPr>
    </w:p>
    <w:p w:rsidR="00495806" w:rsidRPr="00D77015" w:rsidRDefault="00495806" w:rsidP="00C4784B">
      <w:pPr>
        <w:suppressAutoHyphens/>
        <w:jc w:val="both"/>
        <w:rPr>
          <w:sz w:val="22"/>
          <w:szCs w:val="22"/>
        </w:rPr>
      </w:pPr>
      <w:r w:rsidRPr="00D77015">
        <w:rPr>
          <w:b/>
          <w:sz w:val="22"/>
          <w:szCs w:val="22"/>
        </w:rPr>
        <w:t>Politechniką   Rzeszowską  im. Ignacego   Łukasiewicza</w:t>
      </w:r>
      <w:r w:rsidRPr="00D77015">
        <w:rPr>
          <w:sz w:val="22"/>
          <w:szCs w:val="22"/>
        </w:rPr>
        <w:t xml:space="preserve">  z</w:t>
      </w:r>
      <w:r w:rsidR="00767C68" w:rsidRPr="00D77015">
        <w:rPr>
          <w:sz w:val="22"/>
          <w:szCs w:val="22"/>
        </w:rPr>
        <w:t xml:space="preserve"> </w:t>
      </w:r>
      <w:r w:rsidR="00A32B62">
        <w:rPr>
          <w:sz w:val="22"/>
          <w:szCs w:val="22"/>
        </w:rPr>
        <w:t xml:space="preserve">siedzibą w Rzeszowie przy </w:t>
      </w:r>
      <w:r w:rsidRPr="00D77015">
        <w:rPr>
          <w:sz w:val="22"/>
          <w:szCs w:val="22"/>
        </w:rPr>
        <w:t xml:space="preserve">al. Powstańców Warszawy 12, zwaną dalej "Zamawiającym", </w:t>
      </w:r>
      <w:r w:rsidR="00C26E87" w:rsidRPr="00D77015">
        <w:rPr>
          <w:sz w:val="22"/>
          <w:szCs w:val="22"/>
        </w:rPr>
        <w:t>którą reprezentują</w:t>
      </w:r>
      <w:r w:rsidRPr="00D77015">
        <w:rPr>
          <w:sz w:val="22"/>
          <w:szCs w:val="22"/>
        </w:rPr>
        <w:t>:</w:t>
      </w:r>
    </w:p>
    <w:p w:rsidR="00495806" w:rsidRDefault="00495806" w:rsidP="00C4784B">
      <w:pPr>
        <w:numPr>
          <w:ilvl w:val="0"/>
          <w:numId w:val="16"/>
        </w:numPr>
        <w:suppressAutoHyphens/>
        <w:autoSpaceDE w:val="0"/>
        <w:autoSpaceDN w:val="0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…………………………..</w:t>
      </w:r>
    </w:p>
    <w:p w:rsidR="008B47FB" w:rsidRPr="00D77015" w:rsidRDefault="008B47FB" w:rsidP="008B47FB">
      <w:pPr>
        <w:suppressAutoHyphens/>
        <w:autoSpaceDE w:val="0"/>
        <w:autoSpaceDN w:val="0"/>
        <w:ind w:left="283"/>
        <w:jc w:val="both"/>
        <w:rPr>
          <w:sz w:val="22"/>
          <w:szCs w:val="22"/>
        </w:rPr>
      </w:pPr>
    </w:p>
    <w:p w:rsidR="008B47FB" w:rsidRPr="00D77015" w:rsidRDefault="00495806" w:rsidP="00C4784B">
      <w:pPr>
        <w:suppressAutoHyphens/>
        <w:autoSpaceDE w:val="0"/>
        <w:autoSpaceDN w:val="0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a .............................</w:t>
      </w:r>
      <w:r w:rsidR="00C4784B">
        <w:rPr>
          <w:sz w:val="22"/>
          <w:szCs w:val="22"/>
        </w:rPr>
        <w:t>........................</w:t>
      </w:r>
      <w:r w:rsidRPr="00D77015">
        <w:rPr>
          <w:sz w:val="22"/>
          <w:szCs w:val="22"/>
        </w:rPr>
        <w:t>............................................</w:t>
      </w:r>
      <w:r w:rsidR="00C4784B">
        <w:rPr>
          <w:sz w:val="22"/>
          <w:szCs w:val="22"/>
        </w:rPr>
        <w:t xml:space="preserve"> </w:t>
      </w:r>
      <w:r w:rsidRPr="00D77015">
        <w:rPr>
          <w:sz w:val="22"/>
          <w:szCs w:val="22"/>
        </w:rPr>
        <w:t>działaj</w:t>
      </w:r>
      <w:r w:rsidR="00C4784B">
        <w:rPr>
          <w:sz w:val="22"/>
          <w:szCs w:val="22"/>
        </w:rPr>
        <w:t>ącym na podstawie  …………</w:t>
      </w:r>
      <w:r w:rsidRPr="00D77015">
        <w:rPr>
          <w:sz w:val="22"/>
          <w:szCs w:val="22"/>
        </w:rPr>
        <w:t>……  (</w:t>
      </w:r>
      <w:r w:rsidRPr="00D77015">
        <w:rPr>
          <w:i/>
          <w:sz w:val="22"/>
          <w:szCs w:val="22"/>
        </w:rPr>
        <w:t>KRS, lub inne dokumenty</w:t>
      </w:r>
      <w:r w:rsidRPr="00D77015">
        <w:rPr>
          <w:sz w:val="22"/>
          <w:szCs w:val="22"/>
        </w:rPr>
        <w:t xml:space="preserve">) </w:t>
      </w:r>
      <w:r w:rsidR="00C4784B">
        <w:rPr>
          <w:sz w:val="22"/>
          <w:szCs w:val="22"/>
        </w:rPr>
        <w:t>nr  .......</w:t>
      </w:r>
      <w:r w:rsidRPr="00D77015">
        <w:rPr>
          <w:sz w:val="22"/>
          <w:szCs w:val="22"/>
        </w:rPr>
        <w:t>.......</w:t>
      </w:r>
      <w:r w:rsidR="00C4784B">
        <w:rPr>
          <w:sz w:val="22"/>
          <w:szCs w:val="22"/>
        </w:rPr>
        <w:t>...., NIP: .............</w:t>
      </w:r>
      <w:r w:rsidRPr="00D77015">
        <w:rPr>
          <w:sz w:val="22"/>
          <w:szCs w:val="22"/>
        </w:rPr>
        <w:t>.., mającym swoją</w:t>
      </w:r>
      <w:r w:rsidR="00C4784B">
        <w:rPr>
          <w:sz w:val="22"/>
          <w:szCs w:val="22"/>
        </w:rPr>
        <w:t xml:space="preserve"> siedzibę w  ..............</w:t>
      </w:r>
      <w:r w:rsidRPr="00D77015">
        <w:rPr>
          <w:sz w:val="22"/>
          <w:szCs w:val="22"/>
        </w:rPr>
        <w:t xml:space="preserve">.......      </w:t>
      </w:r>
      <w:r w:rsidR="00C4784B">
        <w:rPr>
          <w:sz w:val="22"/>
          <w:szCs w:val="22"/>
        </w:rPr>
        <w:t xml:space="preserve"> ul...............</w:t>
      </w:r>
      <w:r w:rsidRPr="00D77015">
        <w:rPr>
          <w:sz w:val="22"/>
          <w:szCs w:val="22"/>
        </w:rPr>
        <w:t>......   nr ……  zwanym dalej w tekście</w:t>
      </w:r>
      <w:r w:rsidR="00C4784B">
        <w:rPr>
          <w:sz w:val="22"/>
          <w:szCs w:val="22"/>
        </w:rPr>
        <w:t xml:space="preserve"> </w:t>
      </w:r>
      <w:r w:rsidRPr="00D77015">
        <w:rPr>
          <w:sz w:val="22"/>
          <w:szCs w:val="22"/>
        </w:rPr>
        <w:t xml:space="preserve">"Wykonawcą", </w:t>
      </w:r>
      <w:r w:rsidR="00C26E87" w:rsidRPr="00D77015">
        <w:rPr>
          <w:sz w:val="22"/>
          <w:szCs w:val="22"/>
        </w:rPr>
        <w:t>którą</w:t>
      </w:r>
      <w:r w:rsidR="00DD1E12" w:rsidRPr="00D77015">
        <w:rPr>
          <w:sz w:val="22"/>
          <w:szCs w:val="22"/>
        </w:rPr>
        <w:t xml:space="preserve"> </w:t>
      </w:r>
      <w:r w:rsidR="00C26E87" w:rsidRPr="00D77015">
        <w:rPr>
          <w:sz w:val="22"/>
          <w:szCs w:val="22"/>
        </w:rPr>
        <w:t>(-ego) reprezentują</w:t>
      </w:r>
      <w:r w:rsidRPr="00D77015">
        <w:rPr>
          <w:sz w:val="22"/>
          <w:szCs w:val="22"/>
        </w:rPr>
        <w:t>:</w:t>
      </w:r>
    </w:p>
    <w:p w:rsidR="008B47FB" w:rsidRPr="00D77015" w:rsidRDefault="00495806" w:rsidP="00C4784B">
      <w:pPr>
        <w:suppressAutoHyphens/>
        <w:jc w:val="both"/>
        <w:rPr>
          <w:sz w:val="22"/>
          <w:szCs w:val="22"/>
        </w:rPr>
      </w:pPr>
      <w:r w:rsidRPr="00D77015">
        <w:rPr>
          <w:sz w:val="22"/>
          <w:szCs w:val="22"/>
        </w:rPr>
        <w:t>1..................................................</w:t>
      </w:r>
    </w:p>
    <w:p w:rsidR="004C6874" w:rsidRPr="00C50225" w:rsidRDefault="00495806" w:rsidP="00C4784B">
      <w:pPr>
        <w:suppressAutoHyphens/>
        <w:jc w:val="both"/>
        <w:rPr>
          <w:sz w:val="22"/>
          <w:szCs w:val="22"/>
        </w:rPr>
      </w:pPr>
      <w:r w:rsidRPr="00C50225">
        <w:rPr>
          <w:bCs/>
          <w:sz w:val="22"/>
          <w:szCs w:val="22"/>
        </w:rPr>
        <w:t>o następującej treści:</w:t>
      </w:r>
    </w:p>
    <w:p w:rsidR="008D06F6" w:rsidRPr="00EC3D2E" w:rsidRDefault="00694940" w:rsidP="00C4784B">
      <w:pPr>
        <w:suppressAutoHyphens/>
        <w:jc w:val="center"/>
        <w:rPr>
          <w:b/>
          <w:bCs/>
          <w:sz w:val="22"/>
          <w:szCs w:val="22"/>
        </w:rPr>
      </w:pPr>
      <w:r w:rsidRPr="00ED643D">
        <w:rPr>
          <w:b/>
          <w:bCs/>
          <w:sz w:val="22"/>
          <w:szCs w:val="22"/>
        </w:rPr>
        <w:sym w:font="Arial" w:char="00A7"/>
      </w:r>
      <w:r w:rsidRPr="00ED643D">
        <w:rPr>
          <w:b/>
          <w:bCs/>
          <w:sz w:val="22"/>
          <w:szCs w:val="22"/>
        </w:rPr>
        <w:t xml:space="preserve"> 1</w:t>
      </w:r>
    </w:p>
    <w:p w:rsidR="00F513EE" w:rsidRPr="00EC3D2E" w:rsidRDefault="00694940" w:rsidP="00C4784B">
      <w:pPr>
        <w:numPr>
          <w:ilvl w:val="0"/>
          <w:numId w:val="52"/>
        </w:numPr>
        <w:suppressAutoHyphens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r w:rsidRPr="00EC3D2E">
        <w:rPr>
          <w:sz w:val="22"/>
          <w:szCs w:val="22"/>
        </w:rPr>
        <w:t xml:space="preserve">Przedmiotem umowy jest </w:t>
      </w:r>
      <w:r w:rsidR="00EE682C" w:rsidRPr="00EC3D2E">
        <w:rPr>
          <w:sz w:val="22"/>
          <w:szCs w:val="22"/>
        </w:rPr>
        <w:t xml:space="preserve">  </w:t>
      </w:r>
      <w:r w:rsidR="00F513EE" w:rsidRPr="00EC3D2E">
        <w:rPr>
          <w:b/>
          <w:i/>
          <w:sz w:val="22"/>
          <w:szCs w:val="22"/>
        </w:rPr>
        <w:t xml:space="preserve"> Utwardzenie terenu dla kontenerów badawczych ZBO </w:t>
      </w:r>
      <w:proofErr w:type="spellStart"/>
      <w:r w:rsidR="00F513EE" w:rsidRPr="00EC3D2E">
        <w:rPr>
          <w:b/>
          <w:i/>
          <w:sz w:val="22"/>
          <w:szCs w:val="22"/>
        </w:rPr>
        <w:t>WBIŚiA</w:t>
      </w:r>
      <w:proofErr w:type="spellEnd"/>
      <w:r w:rsidR="00F513EE" w:rsidRPr="00EC3D2E">
        <w:rPr>
          <w:b/>
          <w:i/>
          <w:sz w:val="22"/>
          <w:szCs w:val="22"/>
        </w:rPr>
        <w:t xml:space="preserve"> Politechniki Rzeszowskiej</w:t>
      </w:r>
      <w:r w:rsidR="00F513EE" w:rsidRPr="00EC3D2E">
        <w:rPr>
          <w:b/>
          <w:sz w:val="22"/>
          <w:szCs w:val="22"/>
        </w:rPr>
        <w:t xml:space="preserve"> </w:t>
      </w:r>
      <w:r w:rsidR="00F513EE" w:rsidRPr="00EC3D2E">
        <w:rPr>
          <w:sz w:val="22"/>
          <w:szCs w:val="22"/>
        </w:rPr>
        <w:t xml:space="preserve">w ramach zdania inwestycyjnego pn.: </w:t>
      </w:r>
      <w:r w:rsidR="00F513EE" w:rsidRPr="00EC3D2E">
        <w:rPr>
          <w:i/>
          <w:sz w:val="22"/>
          <w:szCs w:val="22"/>
        </w:rPr>
        <w:t xml:space="preserve">„Elementy małej architektury dla potrzeb </w:t>
      </w:r>
      <w:proofErr w:type="spellStart"/>
      <w:r w:rsidR="00F513EE" w:rsidRPr="00EC3D2E">
        <w:rPr>
          <w:i/>
          <w:sz w:val="22"/>
          <w:szCs w:val="22"/>
        </w:rPr>
        <w:t>WBIŚiA</w:t>
      </w:r>
      <w:proofErr w:type="spellEnd"/>
      <w:r w:rsidR="00F513EE" w:rsidRPr="00EC3D2E">
        <w:rPr>
          <w:i/>
          <w:sz w:val="22"/>
          <w:szCs w:val="22"/>
        </w:rPr>
        <w:t>”.</w:t>
      </w:r>
    </w:p>
    <w:p w:rsidR="00F513EE" w:rsidRPr="00EC3D2E" w:rsidRDefault="00F513EE" w:rsidP="00C4784B">
      <w:pPr>
        <w:suppressAutoHyphens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EC3D2E">
        <w:rPr>
          <w:sz w:val="22"/>
          <w:szCs w:val="22"/>
        </w:rPr>
        <w:t xml:space="preserve">Lokalizacja : Teren własny Uczelni na działce nr 1775/75 </w:t>
      </w:r>
      <w:proofErr w:type="spellStart"/>
      <w:r w:rsidRPr="00EC3D2E">
        <w:rPr>
          <w:sz w:val="22"/>
          <w:szCs w:val="22"/>
        </w:rPr>
        <w:t>obr</w:t>
      </w:r>
      <w:proofErr w:type="spellEnd"/>
      <w:r w:rsidRPr="00EC3D2E">
        <w:rPr>
          <w:sz w:val="22"/>
          <w:szCs w:val="22"/>
        </w:rPr>
        <w:t>. 207 z dojazdem od ul. Podkarpackiej w Rzeszowie.</w:t>
      </w:r>
    </w:p>
    <w:p w:rsidR="00694940" w:rsidRPr="00ED643D" w:rsidRDefault="00694940" w:rsidP="00C4784B">
      <w:pPr>
        <w:numPr>
          <w:ilvl w:val="0"/>
          <w:numId w:val="5"/>
        </w:numPr>
        <w:suppressAutoHyphens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EC3D2E">
        <w:rPr>
          <w:sz w:val="22"/>
          <w:szCs w:val="22"/>
        </w:rPr>
        <w:t xml:space="preserve">Roboty zostaną wykonane według dokumentacji projektowej, specyfikacji istotnych warunków zamówienia, oferty Wykonawcy. Dokumenty </w:t>
      </w:r>
      <w:r w:rsidRPr="00ED643D">
        <w:rPr>
          <w:sz w:val="22"/>
          <w:szCs w:val="22"/>
        </w:rPr>
        <w:t>te stanowią integralną część umowy. Roboty muszą być wykonane zgodnie z obowiązującymi przepisami, normami oraz na ustalonych niniejszą umową warunkach.</w:t>
      </w:r>
    </w:p>
    <w:p w:rsidR="00694940" w:rsidRDefault="00694940" w:rsidP="00C4784B">
      <w:pPr>
        <w:numPr>
          <w:ilvl w:val="0"/>
          <w:numId w:val="5"/>
        </w:numPr>
        <w:suppressAutoHyphens/>
        <w:autoSpaceDE w:val="0"/>
        <w:autoSpaceDN w:val="0"/>
        <w:adjustRightInd w:val="0"/>
        <w:ind w:left="397" w:hanging="397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Zamawiający oświadcza, że posiada prawo do dysponowania nieruchomością na cele budowlane w postaci prawnego tytułu własności.</w:t>
      </w:r>
    </w:p>
    <w:p w:rsidR="00694940" w:rsidRPr="00F741CB" w:rsidRDefault="00694940" w:rsidP="00C4784B">
      <w:pPr>
        <w:numPr>
          <w:ilvl w:val="0"/>
          <w:numId w:val="5"/>
        </w:numPr>
        <w:suppressAutoHyphens/>
        <w:autoSpaceDE w:val="0"/>
        <w:autoSpaceDN w:val="0"/>
        <w:adjustRightInd w:val="0"/>
        <w:ind w:left="397" w:hanging="397"/>
        <w:jc w:val="both"/>
        <w:rPr>
          <w:sz w:val="22"/>
          <w:szCs w:val="22"/>
        </w:rPr>
      </w:pPr>
      <w:r w:rsidRPr="00F741CB">
        <w:rPr>
          <w:sz w:val="22"/>
          <w:szCs w:val="22"/>
        </w:rPr>
        <w:t>Integralną częścią niniejszej umowy jest kosztorys (zał. nr 1) opracowany przez Wykonawcę metodą kalkulacji szczegółowej. Kosztorys ten zawiera m.in. nazwy</w:t>
      </w:r>
      <w:r w:rsidR="008B47FB">
        <w:rPr>
          <w:sz w:val="22"/>
          <w:szCs w:val="22"/>
        </w:rPr>
        <w:t xml:space="preserve"> własne produktów (producentów) </w:t>
      </w:r>
      <w:r w:rsidRPr="00F741CB">
        <w:rPr>
          <w:sz w:val="22"/>
          <w:szCs w:val="22"/>
        </w:rPr>
        <w:t xml:space="preserve">przewidzianych do wbudowania materiałów, wyrobów systemowych urządzeń. </w:t>
      </w:r>
    </w:p>
    <w:p w:rsidR="008D06F6" w:rsidRPr="00AA6909" w:rsidRDefault="00694940" w:rsidP="00C4784B">
      <w:pPr>
        <w:suppressAutoHyphens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AA6909">
        <w:rPr>
          <w:sz w:val="22"/>
          <w:szCs w:val="22"/>
        </w:rPr>
        <w:t>Ponieważ obowiązującym wynagrodzeniem jest wynagrodzenie ryczałtowe, kosztorys ten jest jedynie dokument</w:t>
      </w:r>
      <w:r w:rsidR="0091480A">
        <w:rPr>
          <w:sz w:val="22"/>
          <w:szCs w:val="22"/>
        </w:rPr>
        <w:t>em, który będzie wykorzystywany</w:t>
      </w:r>
      <w:r w:rsidRPr="00AA6909">
        <w:rPr>
          <w:sz w:val="22"/>
          <w:szCs w:val="22"/>
        </w:rPr>
        <w:t>:</w:t>
      </w:r>
    </w:p>
    <w:p w:rsidR="00694940" w:rsidRPr="00AA6909" w:rsidRDefault="00694940" w:rsidP="00C4784B">
      <w:pPr>
        <w:numPr>
          <w:ilvl w:val="0"/>
          <w:numId w:val="37"/>
        </w:numPr>
        <w:suppressAutoHyphens/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  <w:r w:rsidRPr="00AA6909">
        <w:rPr>
          <w:sz w:val="22"/>
          <w:szCs w:val="22"/>
        </w:rPr>
        <w:t>do obliczenia należnego wynagrodzenia Wykonawcy w przypadk</w:t>
      </w:r>
      <w:r w:rsidR="00452874">
        <w:rPr>
          <w:sz w:val="22"/>
          <w:szCs w:val="22"/>
        </w:rPr>
        <w:t xml:space="preserve">u odstąpienia od </w:t>
      </w:r>
      <w:r w:rsidR="00F16FB1">
        <w:rPr>
          <w:sz w:val="22"/>
          <w:szCs w:val="22"/>
        </w:rPr>
        <w:t xml:space="preserve">niniejszej </w:t>
      </w:r>
      <w:r w:rsidR="00452874">
        <w:rPr>
          <w:sz w:val="22"/>
          <w:szCs w:val="22"/>
        </w:rPr>
        <w:t xml:space="preserve">umowy </w:t>
      </w:r>
    </w:p>
    <w:p w:rsidR="00694940" w:rsidRPr="00AA6909" w:rsidRDefault="00F16FB1" w:rsidP="00C4784B">
      <w:pPr>
        <w:numPr>
          <w:ilvl w:val="0"/>
          <w:numId w:val="37"/>
        </w:numPr>
        <w:suppressAutoHyphens/>
        <w:autoSpaceDE w:val="0"/>
        <w:autoSpaceDN w:val="0"/>
        <w:adjustRightInd w:val="0"/>
        <w:ind w:left="709"/>
        <w:jc w:val="both"/>
        <w:rPr>
          <w:sz w:val="22"/>
          <w:szCs w:val="22"/>
        </w:rPr>
      </w:pPr>
      <w:r w:rsidRPr="00AA6909">
        <w:rPr>
          <w:sz w:val="22"/>
          <w:szCs w:val="22"/>
        </w:rPr>
        <w:t>do obliczenia należnego wynagrodzenia Wykonawcy w przypadk</w:t>
      </w:r>
      <w:r>
        <w:rPr>
          <w:sz w:val="22"/>
          <w:szCs w:val="22"/>
        </w:rPr>
        <w:t>u</w:t>
      </w:r>
      <w:r w:rsidRPr="00AA6909">
        <w:rPr>
          <w:sz w:val="22"/>
          <w:szCs w:val="22"/>
        </w:rPr>
        <w:t xml:space="preserve"> </w:t>
      </w:r>
      <w:r w:rsidR="00694940" w:rsidRPr="00AA6909">
        <w:rPr>
          <w:sz w:val="22"/>
          <w:szCs w:val="22"/>
        </w:rPr>
        <w:t>ograniczeni</w:t>
      </w:r>
      <w:r w:rsidR="0043148D">
        <w:rPr>
          <w:sz w:val="22"/>
          <w:szCs w:val="22"/>
        </w:rPr>
        <w:t>a</w:t>
      </w:r>
      <w:r w:rsidR="00694940" w:rsidRPr="00AA6909">
        <w:rPr>
          <w:sz w:val="22"/>
          <w:szCs w:val="22"/>
        </w:rPr>
        <w:t xml:space="preserve"> zakresu robót </w:t>
      </w:r>
      <w:r>
        <w:rPr>
          <w:sz w:val="22"/>
          <w:szCs w:val="22"/>
        </w:rPr>
        <w:t>zgodnie z postanowieniami niniejszej umowy</w:t>
      </w:r>
      <w:r w:rsidR="00694940" w:rsidRPr="00AA6909">
        <w:rPr>
          <w:sz w:val="22"/>
          <w:szCs w:val="22"/>
        </w:rPr>
        <w:t>.</w:t>
      </w:r>
    </w:p>
    <w:p w:rsidR="008D06F6" w:rsidRPr="0091480A" w:rsidRDefault="00694940" w:rsidP="00C4784B">
      <w:pPr>
        <w:numPr>
          <w:ilvl w:val="0"/>
          <w:numId w:val="37"/>
        </w:numPr>
        <w:suppressAutoHyphens/>
        <w:autoSpaceDE w:val="0"/>
        <w:autoSpaceDN w:val="0"/>
        <w:adjustRightInd w:val="0"/>
        <w:ind w:left="709"/>
        <w:jc w:val="both"/>
        <w:rPr>
          <w:color w:val="C00000"/>
          <w:sz w:val="22"/>
          <w:szCs w:val="22"/>
        </w:rPr>
      </w:pPr>
      <w:r w:rsidRPr="00EE682C">
        <w:rPr>
          <w:sz w:val="22"/>
          <w:szCs w:val="22"/>
        </w:rPr>
        <w:t xml:space="preserve">weryfikacji  zgodności materiałów użytych do budowy, względem </w:t>
      </w:r>
      <w:r w:rsidR="00F16FB1">
        <w:rPr>
          <w:sz w:val="22"/>
          <w:szCs w:val="22"/>
        </w:rPr>
        <w:t>materiałów</w:t>
      </w:r>
      <w:r w:rsidRPr="00EE682C">
        <w:rPr>
          <w:sz w:val="22"/>
          <w:szCs w:val="22"/>
        </w:rPr>
        <w:t xml:space="preserve"> oferowanych</w:t>
      </w:r>
      <w:r w:rsidR="00F16FB1">
        <w:rPr>
          <w:sz w:val="22"/>
          <w:szCs w:val="22"/>
        </w:rPr>
        <w:t xml:space="preserve"> przez Wykonawcę</w:t>
      </w:r>
      <w:r w:rsidR="00452874">
        <w:rPr>
          <w:sz w:val="22"/>
          <w:szCs w:val="22"/>
        </w:rPr>
        <w:t>.</w:t>
      </w:r>
      <w:r w:rsidRPr="00EE682C">
        <w:rPr>
          <w:sz w:val="22"/>
          <w:szCs w:val="22"/>
        </w:rPr>
        <w:t xml:space="preserve"> </w:t>
      </w:r>
    </w:p>
    <w:p w:rsidR="00694940" w:rsidRDefault="00694940" w:rsidP="00C4784B">
      <w:pPr>
        <w:numPr>
          <w:ilvl w:val="0"/>
          <w:numId w:val="5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3756E2">
        <w:rPr>
          <w:sz w:val="22"/>
          <w:szCs w:val="22"/>
        </w:rPr>
        <w:t>Wykonawca zobowiązuje się do</w:t>
      </w:r>
      <w:r w:rsidR="00F16FB1">
        <w:rPr>
          <w:sz w:val="22"/>
          <w:szCs w:val="22"/>
        </w:rPr>
        <w:t xml:space="preserve"> wykonywania umowy </w:t>
      </w:r>
      <w:r w:rsidR="00F16FB1" w:rsidRPr="00F16FB1">
        <w:rPr>
          <w:sz w:val="22"/>
          <w:szCs w:val="22"/>
        </w:rPr>
        <w:t>przy dochowaniu najwyższej zawodowej staranności</w:t>
      </w:r>
      <w:r w:rsidR="00F16FB1">
        <w:rPr>
          <w:sz w:val="22"/>
          <w:szCs w:val="22"/>
        </w:rPr>
        <w:t xml:space="preserve">, zgodnie z umową i wyżej wymienioną dokumentacją, </w:t>
      </w:r>
      <w:r w:rsidR="00F16FB1" w:rsidRPr="00F16FB1">
        <w:rPr>
          <w:sz w:val="22"/>
          <w:szCs w:val="22"/>
        </w:rPr>
        <w:t>zasadami sztuki budowlanej i</w:t>
      </w:r>
      <w:r w:rsidR="00410916">
        <w:rPr>
          <w:sz w:val="22"/>
          <w:szCs w:val="22"/>
        </w:rPr>
        <w:t> </w:t>
      </w:r>
      <w:r w:rsidR="00F16FB1" w:rsidRPr="00F16FB1">
        <w:rPr>
          <w:sz w:val="22"/>
          <w:szCs w:val="22"/>
        </w:rPr>
        <w:t>najnowszej wiedzy technicznej</w:t>
      </w:r>
      <w:r w:rsidR="00F16FB1">
        <w:rPr>
          <w:sz w:val="22"/>
          <w:szCs w:val="22"/>
        </w:rPr>
        <w:t xml:space="preserve">, a także </w:t>
      </w:r>
      <w:r w:rsidR="00F16FB1" w:rsidRPr="00F16FB1">
        <w:rPr>
          <w:sz w:val="22"/>
          <w:szCs w:val="22"/>
        </w:rPr>
        <w:t xml:space="preserve">przy </w:t>
      </w:r>
      <w:r w:rsidR="00F16FB1">
        <w:rPr>
          <w:sz w:val="22"/>
          <w:szCs w:val="22"/>
        </w:rPr>
        <w:t xml:space="preserve">zachowaniu </w:t>
      </w:r>
      <w:r w:rsidR="00F16FB1" w:rsidRPr="00F16FB1">
        <w:rPr>
          <w:sz w:val="22"/>
          <w:szCs w:val="22"/>
        </w:rPr>
        <w:t>obowiązujących przepisów, norm i</w:t>
      </w:r>
      <w:r w:rsidR="00410916">
        <w:rPr>
          <w:sz w:val="22"/>
          <w:szCs w:val="22"/>
        </w:rPr>
        <w:t> </w:t>
      </w:r>
      <w:r w:rsidR="00F16FB1" w:rsidRPr="00F16FB1">
        <w:rPr>
          <w:sz w:val="22"/>
          <w:szCs w:val="22"/>
        </w:rPr>
        <w:t>warunków technicznych</w:t>
      </w:r>
      <w:r w:rsidR="00F16FB1">
        <w:rPr>
          <w:sz w:val="22"/>
          <w:szCs w:val="22"/>
        </w:rPr>
        <w:t xml:space="preserve">, w tym przepisów porządkowych, przeciwpożarowych, </w:t>
      </w:r>
      <w:r w:rsidR="00F16FB1" w:rsidRPr="00F16FB1">
        <w:rPr>
          <w:sz w:val="22"/>
          <w:szCs w:val="22"/>
        </w:rPr>
        <w:t xml:space="preserve">przestrzegania przepisów bezpieczeństwa i higieny pracy obowiązujących na terenie </w:t>
      </w:r>
      <w:r w:rsidR="00F16FB1">
        <w:rPr>
          <w:sz w:val="22"/>
          <w:szCs w:val="22"/>
        </w:rPr>
        <w:t xml:space="preserve">budowy. </w:t>
      </w:r>
    </w:p>
    <w:p w:rsidR="0043223C" w:rsidRPr="00C50225" w:rsidRDefault="0043223C" w:rsidP="00C4784B">
      <w:pPr>
        <w:suppressAutoHyphens/>
        <w:jc w:val="center"/>
        <w:rPr>
          <w:b/>
          <w:bCs/>
          <w:sz w:val="16"/>
          <w:szCs w:val="16"/>
        </w:rPr>
      </w:pPr>
    </w:p>
    <w:p w:rsidR="00887B4C" w:rsidRDefault="00694940" w:rsidP="00C4784B">
      <w:pPr>
        <w:suppressAutoHyphens/>
        <w:jc w:val="center"/>
        <w:rPr>
          <w:b/>
          <w:bCs/>
          <w:sz w:val="22"/>
          <w:szCs w:val="22"/>
        </w:rPr>
      </w:pPr>
      <w:r w:rsidRPr="00ED643D">
        <w:rPr>
          <w:b/>
          <w:bCs/>
          <w:sz w:val="22"/>
          <w:szCs w:val="22"/>
        </w:rPr>
        <w:sym w:font="Arial" w:char="00A7"/>
      </w:r>
      <w:r w:rsidRPr="00ED643D">
        <w:rPr>
          <w:b/>
          <w:bCs/>
          <w:sz w:val="22"/>
          <w:szCs w:val="22"/>
        </w:rPr>
        <w:t xml:space="preserve"> 2</w:t>
      </w:r>
      <w:r w:rsidR="00410916">
        <w:rPr>
          <w:b/>
          <w:bCs/>
          <w:sz w:val="22"/>
          <w:szCs w:val="22"/>
        </w:rPr>
        <w:t xml:space="preserve">   </w:t>
      </w:r>
      <w:r w:rsidR="00410916" w:rsidRPr="00D77015">
        <w:rPr>
          <w:b/>
          <w:bCs/>
          <w:color w:val="2E0FB1"/>
          <w:sz w:val="22"/>
          <w:szCs w:val="22"/>
        </w:rPr>
        <w:t>(terminy)</w:t>
      </w:r>
    </w:p>
    <w:p w:rsidR="00694940" w:rsidRPr="00887B4C" w:rsidRDefault="00694940" w:rsidP="00C4784B">
      <w:pPr>
        <w:numPr>
          <w:ilvl w:val="0"/>
          <w:numId w:val="7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887B4C">
        <w:rPr>
          <w:bCs/>
          <w:sz w:val="22"/>
          <w:szCs w:val="22"/>
        </w:rPr>
        <w:t>Terminy wykonania i odbioru przedmiotu umowy ustala się następująco:</w:t>
      </w:r>
    </w:p>
    <w:p w:rsidR="00694940" w:rsidRPr="00EC3D2E" w:rsidRDefault="00694940" w:rsidP="00C4784B">
      <w:pPr>
        <w:numPr>
          <w:ilvl w:val="0"/>
          <w:numId w:val="6"/>
        </w:numPr>
        <w:suppressAutoHyphens/>
        <w:ind w:left="1151" w:hanging="725"/>
        <w:jc w:val="both"/>
        <w:rPr>
          <w:bCs/>
          <w:sz w:val="22"/>
          <w:szCs w:val="22"/>
        </w:rPr>
      </w:pPr>
      <w:r w:rsidRPr="00EC3D2E">
        <w:rPr>
          <w:bCs/>
          <w:sz w:val="22"/>
          <w:szCs w:val="22"/>
        </w:rPr>
        <w:t xml:space="preserve">rozpoczęcie realizacji przedmiotu umowy - po podpisaniu umowy i przekazaniu </w:t>
      </w:r>
      <w:r w:rsidR="00547A2F" w:rsidRPr="00EC3D2E">
        <w:rPr>
          <w:bCs/>
          <w:sz w:val="22"/>
          <w:szCs w:val="22"/>
        </w:rPr>
        <w:t xml:space="preserve">terenu </w:t>
      </w:r>
      <w:r w:rsidRPr="00EC3D2E">
        <w:rPr>
          <w:bCs/>
          <w:sz w:val="22"/>
          <w:szCs w:val="22"/>
        </w:rPr>
        <w:t>budowy</w:t>
      </w:r>
      <w:r w:rsidR="00865557" w:rsidRPr="00EC3D2E">
        <w:rPr>
          <w:bCs/>
          <w:sz w:val="22"/>
          <w:szCs w:val="22"/>
        </w:rPr>
        <w:t xml:space="preserve"> najpóźniej  </w:t>
      </w:r>
      <w:r w:rsidR="00865557" w:rsidRPr="00EC3D2E">
        <w:rPr>
          <w:b/>
          <w:bCs/>
          <w:sz w:val="22"/>
          <w:szCs w:val="22"/>
          <w:highlight w:val="yellow"/>
        </w:rPr>
        <w:t>w dniu 30 czerwca 2017 roku</w:t>
      </w:r>
    </w:p>
    <w:p w:rsidR="00694940" w:rsidRPr="00EC3D2E" w:rsidRDefault="00694940" w:rsidP="00C4784B">
      <w:pPr>
        <w:numPr>
          <w:ilvl w:val="0"/>
          <w:numId w:val="6"/>
        </w:numPr>
        <w:suppressAutoHyphens/>
        <w:ind w:left="1151" w:hanging="725"/>
        <w:jc w:val="both"/>
        <w:rPr>
          <w:bCs/>
          <w:sz w:val="22"/>
          <w:szCs w:val="22"/>
        </w:rPr>
      </w:pPr>
      <w:r w:rsidRPr="00EC3D2E">
        <w:rPr>
          <w:bCs/>
          <w:sz w:val="22"/>
          <w:szCs w:val="22"/>
        </w:rPr>
        <w:t>zakończenie  realizacji przedmiotu   umowy :</w:t>
      </w:r>
      <w:r w:rsidR="00EE682C" w:rsidRPr="00EC3D2E">
        <w:rPr>
          <w:bCs/>
          <w:sz w:val="22"/>
          <w:szCs w:val="22"/>
        </w:rPr>
        <w:t xml:space="preserve">  </w:t>
      </w:r>
      <w:r w:rsidR="00EE682C" w:rsidRPr="00EC3D2E">
        <w:rPr>
          <w:b/>
          <w:bCs/>
          <w:sz w:val="22"/>
          <w:szCs w:val="22"/>
          <w:highlight w:val="yellow"/>
        </w:rPr>
        <w:t>do ……………………..</w:t>
      </w:r>
    </w:p>
    <w:p w:rsidR="00694940" w:rsidRPr="00EC3D2E" w:rsidRDefault="00694940" w:rsidP="00C4784B">
      <w:pPr>
        <w:numPr>
          <w:ilvl w:val="0"/>
          <w:numId w:val="7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EC3D2E">
        <w:rPr>
          <w:bCs/>
          <w:sz w:val="22"/>
          <w:szCs w:val="22"/>
        </w:rPr>
        <w:t xml:space="preserve">Za termin zakończenia realizacji przedmiotu umowy uważa </w:t>
      </w:r>
      <w:r w:rsidR="00A32B62">
        <w:rPr>
          <w:bCs/>
          <w:sz w:val="22"/>
          <w:szCs w:val="22"/>
        </w:rPr>
        <w:t xml:space="preserve">się datę podpisania protokołu </w:t>
      </w:r>
      <w:r w:rsidRPr="00EC3D2E">
        <w:rPr>
          <w:bCs/>
          <w:sz w:val="22"/>
          <w:szCs w:val="22"/>
        </w:rPr>
        <w:t xml:space="preserve">odbioru końcowego potwierdzającego wykonanie przedmiotu umowy </w:t>
      </w:r>
      <w:r w:rsidR="00E86EF1" w:rsidRPr="00EC3D2E">
        <w:rPr>
          <w:bCs/>
          <w:sz w:val="22"/>
          <w:szCs w:val="22"/>
        </w:rPr>
        <w:t xml:space="preserve">sporządzonego </w:t>
      </w:r>
      <w:r w:rsidRPr="00EC3D2E">
        <w:rPr>
          <w:bCs/>
          <w:sz w:val="22"/>
          <w:szCs w:val="22"/>
        </w:rPr>
        <w:t>zgodnie z</w:t>
      </w:r>
      <w:r w:rsidR="00410916" w:rsidRPr="00EC3D2E">
        <w:rPr>
          <w:bCs/>
          <w:sz w:val="22"/>
          <w:szCs w:val="22"/>
        </w:rPr>
        <w:t> </w:t>
      </w:r>
      <w:r w:rsidR="001926B3" w:rsidRPr="00EC3D2E">
        <w:rPr>
          <w:bCs/>
          <w:sz w:val="22"/>
          <w:szCs w:val="22"/>
        </w:rPr>
        <w:t>postanowieniami</w:t>
      </w:r>
      <w:r w:rsidRPr="00EC3D2E">
        <w:rPr>
          <w:bCs/>
          <w:sz w:val="22"/>
          <w:szCs w:val="22"/>
        </w:rPr>
        <w:t xml:space="preserve"> niniejszej umowy</w:t>
      </w:r>
      <w:r w:rsidRPr="00EC3D2E">
        <w:rPr>
          <w:bCs/>
          <w:i/>
          <w:sz w:val="18"/>
          <w:szCs w:val="18"/>
        </w:rPr>
        <w:t>.</w:t>
      </w:r>
    </w:p>
    <w:p w:rsidR="009C10EB" w:rsidRPr="00EC3D2E" w:rsidRDefault="009C10EB" w:rsidP="00C4784B">
      <w:pPr>
        <w:numPr>
          <w:ilvl w:val="0"/>
          <w:numId w:val="7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EC3D2E">
        <w:rPr>
          <w:bCs/>
          <w:sz w:val="22"/>
          <w:szCs w:val="22"/>
        </w:rPr>
        <w:t>Termin</w:t>
      </w:r>
      <w:r w:rsidR="00E86EF1" w:rsidRPr="00EC3D2E">
        <w:rPr>
          <w:bCs/>
          <w:sz w:val="22"/>
          <w:szCs w:val="22"/>
        </w:rPr>
        <w:t>y</w:t>
      </w:r>
      <w:r w:rsidRPr="00EC3D2E">
        <w:rPr>
          <w:bCs/>
          <w:sz w:val="22"/>
          <w:szCs w:val="22"/>
        </w:rPr>
        <w:t xml:space="preserve"> </w:t>
      </w:r>
      <w:r w:rsidR="00E86EF1" w:rsidRPr="00EC3D2E">
        <w:rPr>
          <w:bCs/>
          <w:sz w:val="22"/>
          <w:szCs w:val="22"/>
        </w:rPr>
        <w:t xml:space="preserve">określone </w:t>
      </w:r>
      <w:r w:rsidRPr="00EC3D2E">
        <w:rPr>
          <w:bCs/>
          <w:sz w:val="22"/>
          <w:szCs w:val="22"/>
        </w:rPr>
        <w:t>w ust. 1 może ulec zmianie w przypadku:</w:t>
      </w:r>
      <w:r w:rsidR="006D7024" w:rsidRPr="00EC3D2E">
        <w:rPr>
          <w:bCs/>
          <w:sz w:val="22"/>
          <w:szCs w:val="22"/>
        </w:rPr>
        <w:t xml:space="preserve"> </w:t>
      </w:r>
      <w:r w:rsidR="006D7024" w:rsidRPr="00EC3D2E">
        <w:rPr>
          <w:b/>
          <w:bCs/>
          <w:sz w:val="22"/>
          <w:szCs w:val="22"/>
        </w:rPr>
        <w:sym w:font="Arial" w:char="00A7"/>
      </w:r>
      <w:r w:rsidR="006D7024" w:rsidRPr="00EC3D2E">
        <w:rPr>
          <w:b/>
          <w:bCs/>
          <w:sz w:val="22"/>
          <w:szCs w:val="22"/>
        </w:rPr>
        <w:t xml:space="preserve"> 16.2.p.1.1.</w:t>
      </w:r>
    </w:p>
    <w:p w:rsidR="00DE09C5" w:rsidRPr="00547A2F" w:rsidRDefault="00E86EF1" w:rsidP="00C4784B">
      <w:pPr>
        <w:numPr>
          <w:ilvl w:val="0"/>
          <w:numId w:val="7"/>
        </w:numPr>
        <w:suppressAutoHyphens/>
        <w:ind w:left="471" w:hanging="471"/>
        <w:jc w:val="both"/>
        <w:rPr>
          <w:bCs/>
          <w:sz w:val="22"/>
          <w:szCs w:val="22"/>
        </w:rPr>
      </w:pPr>
      <w:r w:rsidRPr="00547A2F">
        <w:rPr>
          <w:bCs/>
          <w:sz w:val="22"/>
          <w:szCs w:val="22"/>
        </w:rPr>
        <w:t>Okoliczności</w:t>
      </w:r>
      <w:r w:rsidR="009C10EB" w:rsidRPr="00547A2F">
        <w:rPr>
          <w:bCs/>
          <w:sz w:val="22"/>
          <w:szCs w:val="22"/>
        </w:rPr>
        <w:t xml:space="preserve">, o których mowa w </w:t>
      </w:r>
      <w:r w:rsidR="009C10EB" w:rsidRPr="00F424C7">
        <w:rPr>
          <w:bCs/>
          <w:sz w:val="22"/>
          <w:szCs w:val="22"/>
        </w:rPr>
        <w:t xml:space="preserve">ust. </w:t>
      </w:r>
      <w:r w:rsidR="0043223C" w:rsidRPr="00F424C7">
        <w:rPr>
          <w:bCs/>
          <w:sz w:val="22"/>
          <w:szCs w:val="22"/>
        </w:rPr>
        <w:t>3</w:t>
      </w:r>
      <w:r w:rsidR="009C10EB" w:rsidRPr="00547A2F">
        <w:rPr>
          <w:bCs/>
          <w:sz w:val="22"/>
          <w:szCs w:val="22"/>
        </w:rPr>
        <w:t xml:space="preserve"> muszą być</w:t>
      </w:r>
      <w:r w:rsidR="0043223C" w:rsidRPr="00547A2F">
        <w:rPr>
          <w:bCs/>
          <w:sz w:val="22"/>
          <w:szCs w:val="22"/>
        </w:rPr>
        <w:t xml:space="preserve"> </w:t>
      </w:r>
      <w:r w:rsidR="009C10EB" w:rsidRPr="00547A2F">
        <w:rPr>
          <w:bCs/>
          <w:sz w:val="22"/>
          <w:szCs w:val="22"/>
        </w:rPr>
        <w:t xml:space="preserve"> udokum</w:t>
      </w:r>
      <w:r w:rsidR="00A32B62">
        <w:rPr>
          <w:bCs/>
          <w:sz w:val="22"/>
          <w:szCs w:val="22"/>
        </w:rPr>
        <w:t xml:space="preserve">entowane stosownymi protokołami </w:t>
      </w:r>
      <w:r w:rsidR="009C10EB" w:rsidRPr="00547A2F">
        <w:rPr>
          <w:bCs/>
          <w:sz w:val="22"/>
          <w:szCs w:val="22"/>
        </w:rPr>
        <w:t>podpisan</w:t>
      </w:r>
      <w:r w:rsidR="009C10EB" w:rsidRPr="00BC341D">
        <w:rPr>
          <w:bCs/>
          <w:sz w:val="22"/>
          <w:szCs w:val="22"/>
        </w:rPr>
        <w:t>y</w:t>
      </w:r>
      <w:r w:rsidR="009C10EB" w:rsidRPr="008355E1">
        <w:rPr>
          <w:bCs/>
          <w:sz w:val="22"/>
          <w:szCs w:val="22"/>
        </w:rPr>
        <w:t>mi przez Kierownika Budowy i Inspektora nadzoru oraz zaakceptowane przez Zamawiającego.</w:t>
      </w:r>
      <w:r w:rsidR="00547A2F">
        <w:rPr>
          <w:bCs/>
          <w:sz w:val="22"/>
          <w:szCs w:val="22"/>
        </w:rPr>
        <w:t xml:space="preserve"> W takich przypadkach </w:t>
      </w:r>
      <w:r w:rsidR="009C10EB" w:rsidRPr="00547A2F">
        <w:rPr>
          <w:bCs/>
          <w:sz w:val="22"/>
          <w:szCs w:val="22"/>
        </w:rPr>
        <w:t>strony ustalą nowe ter</w:t>
      </w:r>
      <w:r w:rsidR="001C150D" w:rsidRPr="00547A2F">
        <w:rPr>
          <w:bCs/>
          <w:sz w:val="22"/>
          <w:szCs w:val="22"/>
        </w:rPr>
        <w:t>miny</w:t>
      </w:r>
      <w:r w:rsidR="00547A2F">
        <w:rPr>
          <w:bCs/>
          <w:sz w:val="22"/>
          <w:szCs w:val="22"/>
        </w:rPr>
        <w:t xml:space="preserve"> w formie pisemnego aneksu do niniejszej umowy (pod rygorem nieważności). </w:t>
      </w:r>
    </w:p>
    <w:p w:rsidR="00D77015" w:rsidRPr="00C50225" w:rsidRDefault="00D77015" w:rsidP="00C4784B">
      <w:pPr>
        <w:suppressAutoHyphens/>
        <w:jc w:val="center"/>
        <w:rPr>
          <w:b/>
          <w:bCs/>
          <w:sz w:val="16"/>
          <w:szCs w:val="16"/>
        </w:rPr>
      </w:pPr>
    </w:p>
    <w:p w:rsidR="0091480A" w:rsidRDefault="00DE09C5" w:rsidP="00C4784B">
      <w:pPr>
        <w:suppressAutoHyphens/>
        <w:jc w:val="center"/>
        <w:rPr>
          <w:b/>
          <w:bCs/>
          <w:sz w:val="22"/>
          <w:szCs w:val="22"/>
        </w:rPr>
      </w:pPr>
      <w:r w:rsidRPr="00FC2DC1">
        <w:rPr>
          <w:b/>
          <w:bCs/>
          <w:sz w:val="22"/>
          <w:szCs w:val="22"/>
        </w:rPr>
        <w:sym w:font="Arial" w:char="00A7"/>
      </w:r>
      <w:r w:rsidRPr="00FC2DC1">
        <w:rPr>
          <w:b/>
          <w:bCs/>
          <w:sz w:val="22"/>
          <w:szCs w:val="22"/>
        </w:rPr>
        <w:t xml:space="preserve"> 3</w:t>
      </w:r>
      <w:r w:rsidR="00410916">
        <w:rPr>
          <w:b/>
          <w:bCs/>
          <w:sz w:val="22"/>
          <w:szCs w:val="22"/>
        </w:rPr>
        <w:t xml:space="preserve">   </w:t>
      </w:r>
      <w:r w:rsidR="00410916" w:rsidRPr="00D77015">
        <w:rPr>
          <w:b/>
          <w:bCs/>
          <w:color w:val="2E0FB1"/>
          <w:sz w:val="22"/>
          <w:szCs w:val="22"/>
        </w:rPr>
        <w:t xml:space="preserve"> (obowiązki wykonawcy)</w:t>
      </w:r>
    </w:p>
    <w:p w:rsidR="007D3F02" w:rsidRPr="00C17823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t xml:space="preserve">Zamawiający przekaże Wykonawcy </w:t>
      </w:r>
      <w:r w:rsidR="00547A2F">
        <w:rPr>
          <w:sz w:val="22"/>
          <w:szCs w:val="22"/>
        </w:rPr>
        <w:t>teren</w:t>
      </w:r>
      <w:r w:rsidR="00547A2F" w:rsidRPr="00C17823">
        <w:rPr>
          <w:sz w:val="22"/>
          <w:szCs w:val="22"/>
        </w:rPr>
        <w:t xml:space="preserve"> </w:t>
      </w:r>
      <w:r w:rsidRPr="00C17823">
        <w:rPr>
          <w:sz w:val="22"/>
          <w:szCs w:val="22"/>
        </w:rPr>
        <w:t xml:space="preserve">budowy w </w:t>
      </w:r>
      <w:r w:rsidR="00547A2F" w:rsidRPr="00EC3D2E">
        <w:rPr>
          <w:sz w:val="22"/>
          <w:szCs w:val="22"/>
        </w:rPr>
        <w:t xml:space="preserve">terminie </w:t>
      </w:r>
      <w:r w:rsidR="00547A2F" w:rsidRPr="00EC3D2E">
        <w:rPr>
          <w:b/>
          <w:sz w:val="22"/>
          <w:szCs w:val="22"/>
        </w:rPr>
        <w:t xml:space="preserve">do </w:t>
      </w:r>
      <w:r w:rsidRPr="00EC3D2E">
        <w:rPr>
          <w:b/>
          <w:sz w:val="22"/>
          <w:szCs w:val="22"/>
        </w:rPr>
        <w:t>10 dni</w:t>
      </w:r>
      <w:r w:rsidRPr="00EC3D2E">
        <w:rPr>
          <w:sz w:val="22"/>
          <w:szCs w:val="22"/>
        </w:rPr>
        <w:t xml:space="preserve"> od daty </w:t>
      </w:r>
      <w:r w:rsidR="00B6546E" w:rsidRPr="0043223C">
        <w:rPr>
          <w:sz w:val="22"/>
          <w:szCs w:val="22"/>
        </w:rPr>
        <w:t>zawarcia umowy.</w:t>
      </w:r>
    </w:p>
    <w:p w:rsidR="007D3F02" w:rsidRPr="00C17823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t xml:space="preserve">W okresie realizacji </w:t>
      </w:r>
      <w:r w:rsidR="00547A2F">
        <w:rPr>
          <w:sz w:val="22"/>
          <w:szCs w:val="22"/>
        </w:rPr>
        <w:t>przedmiotu umowy</w:t>
      </w:r>
      <w:r w:rsidRPr="00C17823">
        <w:rPr>
          <w:sz w:val="22"/>
          <w:szCs w:val="22"/>
        </w:rPr>
        <w:t xml:space="preserve">, Wykonawca </w:t>
      </w:r>
      <w:r w:rsidR="00547A2F">
        <w:rPr>
          <w:sz w:val="22"/>
          <w:szCs w:val="22"/>
        </w:rPr>
        <w:t>ma obowiązek zadbać</w:t>
      </w:r>
      <w:r w:rsidRPr="00C17823">
        <w:rPr>
          <w:sz w:val="22"/>
          <w:szCs w:val="22"/>
        </w:rPr>
        <w:t>, aby teren budowy pozostawał wolny od wszelkich przeszkód, a tak</w:t>
      </w:r>
      <w:r w:rsidRPr="00C17823">
        <w:rPr>
          <w:rFonts w:ascii="TimesNewRoman" w:eastAsia="TimesNewRoman" w:cs="TimesNewRoman"/>
          <w:sz w:val="22"/>
          <w:szCs w:val="22"/>
        </w:rPr>
        <w:t>ż</w:t>
      </w:r>
      <w:r w:rsidRPr="00C17823">
        <w:rPr>
          <w:sz w:val="22"/>
          <w:szCs w:val="22"/>
        </w:rPr>
        <w:t>e o to, aby nie były na nim składowane zb</w:t>
      </w:r>
      <w:r w:rsidRPr="00C17823">
        <w:rPr>
          <w:rFonts w:ascii="TimesNewRoman" w:eastAsia="TimesNewRoman" w:cs="TimesNewRoman"/>
          <w:sz w:val="22"/>
          <w:szCs w:val="22"/>
        </w:rPr>
        <w:t>ę</w:t>
      </w:r>
      <w:r w:rsidRPr="00C17823">
        <w:rPr>
          <w:sz w:val="22"/>
          <w:szCs w:val="22"/>
        </w:rPr>
        <w:t>dne wyroby budowlane i</w:t>
      </w:r>
      <w:r w:rsidR="00410916">
        <w:rPr>
          <w:sz w:val="22"/>
          <w:szCs w:val="22"/>
        </w:rPr>
        <w:t> </w:t>
      </w:r>
      <w:r w:rsidRPr="00C17823">
        <w:rPr>
          <w:sz w:val="22"/>
          <w:szCs w:val="22"/>
        </w:rPr>
        <w:t>urz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dzenia, nadwy</w:t>
      </w:r>
      <w:r w:rsidRPr="00C17823">
        <w:rPr>
          <w:rFonts w:ascii="TimesNewRoman" w:eastAsia="TimesNewRoman" w:cs="TimesNewRoman"/>
          <w:sz w:val="22"/>
          <w:szCs w:val="22"/>
        </w:rPr>
        <w:t>ż</w:t>
      </w:r>
      <w:r w:rsidRPr="00C17823">
        <w:rPr>
          <w:sz w:val="22"/>
          <w:szCs w:val="22"/>
        </w:rPr>
        <w:t>ki materiałów i urz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dze</w:t>
      </w:r>
      <w:r w:rsidRPr="00C17823">
        <w:rPr>
          <w:rFonts w:ascii="TimesNewRoman" w:eastAsia="TimesNewRoman" w:cs="TimesNewRoman"/>
          <w:sz w:val="22"/>
          <w:szCs w:val="22"/>
        </w:rPr>
        <w:t>ń</w:t>
      </w:r>
      <w:r w:rsidRPr="00C17823">
        <w:rPr>
          <w:rFonts w:ascii="TimesNewRoman" w:eastAsia="TimesNewRoman" w:cs="TimesNewRoman" w:hint="eastAsia"/>
          <w:sz w:val="22"/>
          <w:szCs w:val="22"/>
        </w:rPr>
        <w:t xml:space="preserve"> </w:t>
      </w:r>
      <w:r w:rsidRPr="00C17823">
        <w:rPr>
          <w:sz w:val="22"/>
          <w:szCs w:val="22"/>
        </w:rPr>
        <w:t xml:space="preserve">budowlanych itp. </w:t>
      </w:r>
    </w:p>
    <w:p w:rsidR="007D3F02" w:rsidRPr="00C17823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t>Wykonawca ponosi pełną odpowiedzialność</w:t>
      </w:r>
      <w:r w:rsidR="00547A2F">
        <w:rPr>
          <w:sz w:val="22"/>
          <w:szCs w:val="22"/>
        </w:rPr>
        <w:t xml:space="preserve"> na zasadzie ryzyka</w:t>
      </w:r>
      <w:r w:rsidRPr="00C17823">
        <w:rPr>
          <w:sz w:val="22"/>
          <w:szCs w:val="22"/>
        </w:rPr>
        <w:t xml:space="preserve"> za teren budowy z chwilą jego przejęcia. </w:t>
      </w:r>
    </w:p>
    <w:p w:rsidR="007D3F02" w:rsidRPr="00C17823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lastRenderedPageBreak/>
        <w:t xml:space="preserve">Wykonawca przy realizacji umowy oraz wszystkich prac budowlanych i porządkowych zobowiązany jest do przestrzegania </w:t>
      </w:r>
      <w:r w:rsidR="00547A2F">
        <w:rPr>
          <w:sz w:val="22"/>
          <w:szCs w:val="22"/>
        </w:rPr>
        <w:t>obowiązujących przepisów w zakresie zagospodarowania odpadami. Wykonawca zobowiązuje się, że w</w:t>
      </w:r>
      <w:r w:rsidR="00547A2F" w:rsidRPr="00C17823">
        <w:rPr>
          <w:sz w:val="22"/>
          <w:szCs w:val="22"/>
        </w:rPr>
        <w:t xml:space="preserve">szystkie </w:t>
      </w:r>
      <w:r w:rsidRPr="00C17823">
        <w:rPr>
          <w:sz w:val="22"/>
          <w:szCs w:val="22"/>
        </w:rPr>
        <w:t xml:space="preserve">odpady budowlane i wytworzone śmieci, gruz, plastiki, farby, opakowania, folie itp. składowane będą wyłącznie w pojemnikach Wykonawcy i przeznaczonych na ten  cel. Wszelkie śmieci i odpady będą wywożone z terenu </w:t>
      </w:r>
      <w:r w:rsidR="00547A2F">
        <w:rPr>
          <w:sz w:val="22"/>
          <w:szCs w:val="22"/>
        </w:rPr>
        <w:t>budowy</w:t>
      </w:r>
      <w:r w:rsidR="00547A2F" w:rsidRPr="00C17823">
        <w:rPr>
          <w:sz w:val="22"/>
          <w:szCs w:val="22"/>
        </w:rPr>
        <w:t xml:space="preserve"> </w:t>
      </w:r>
      <w:r w:rsidRPr="00C17823">
        <w:rPr>
          <w:sz w:val="22"/>
          <w:szCs w:val="22"/>
        </w:rPr>
        <w:t>przez Wykonawcę na jego koszt. Miejsce ustawienia pojemników</w:t>
      </w:r>
      <w:r w:rsidR="00547A2F">
        <w:rPr>
          <w:sz w:val="22"/>
          <w:szCs w:val="22"/>
        </w:rPr>
        <w:t xml:space="preserve"> na odpady</w:t>
      </w:r>
      <w:r w:rsidRPr="00C17823">
        <w:rPr>
          <w:sz w:val="22"/>
          <w:szCs w:val="22"/>
        </w:rPr>
        <w:t xml:space="preserve"> należy  uzgodnić z </w:t>
      </w:r>
      <w:r w:rsidR="00547A2F">
        <w:rPr>
          <w:sz w:val="22"/>
          <w:szCs w:val="22"/>
        </w:rPr>
        <w:t>Zamawiającym</w:t>
      </w:r>
      <w:r w:rsidRPr="00C17823">
        <w:rPr>
          <w:sz w:val="22"/>
          <w:szCs w:val="22"/>
        </w:rPr>
        <w:t xml:space="preserve">. </w:t>
      </w:r>
    </w:p>
    <w:p w:rsidR="007D3F02" w:rsidRPr="00C17823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t>Najpó</w:t>
      </w:r>
      <w:r w:rsidRPr="00C17823">
        <w:rPr>
          <w:rFonts w:ascii="TimesNewRoman" w:eastAsia="TimesNewRoman" w:cs="TimesNewRoman"/>
          <w:sz w:val="22"/>
          <w:szCs w:val="22"/>
        </w:rPr>
        <w:t>ź</w:t>
      </w:r>
      <w:r w:rsidRPr="00C17823">
        <w:rPr>
          <w:sz w:val="22"/>
          <w:szCs w:val="22"/>
        </w:rPr>
        <w:t>niej w terminie 14 dni od zgłoszenia przedmiotu umowy do odbioru ko</w:t>
      </w:r>
      <w:r w:rsidRPr="00C17823">
        <w:rPr>
          <w:rFonts w:ascii="TimesNewRoman" w:eastAsia="TimesNewRoman" w:cs="TimesNewRoman"/>
          <w:sz w:val="22"/>
          <w:szCs w:val="22"/>
        </w:rPr>
        <w:t>ń</w:t>
      </w:r>
      <w:r w:rsidRPr="00C17823">
        <w:rPr>
          <w:sz w:val="22"/>
          <w:szCs w:val="22"/>
        </w:rPr>
        <w:t>cowego, Wykonawca oczy</w:t>
      </w:r>
      <w:r w:rsidRPr="00C17823">
        <w:rPr>
          <w:rFonts w:ascii="TimesNewRoman" w:eastAsia="TimesNewRoman" w:cs="TimesNewRoman"/>
          <w:sz w:val="22"/>
          <w:szCs w:val="22"/>
        </w:rPr>
        <w:t>ś</w:t>
      </w:r>
      <w:r w:rsidRPr="00C17823">
        <w:rPr>
          <w:sz w:val="22"/>
          <w:szCs w:val="22"/>
        </w:rPr>
        <w:t>ci i usunie z terenu budowy swój sprz</w:t>
      </w:r>
      <w:r w:rsidRPr="00C17823">
        <w:rPr>
          <w:rFonts w:ascii="TimesNewRoman" w:eastAsia="TimesNewRoman" w:cs="TimesNewRoman"/>
          <w:sz w:val="22"/>
          <w:szCs w:val="22"/>
        </w:rPr>
        <w:t>ę</w:t>
      </w:r>
      <w:r w:rsidRPr="00C17823">
        <w:rPr>
          <w:sz w:val="22"/>
          <w:szCs w:val="22"/>
        </w:rPr>
        <w:t>t, urz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dzenia i materiały budowlane, odpady i pozostało</w:t>
      </w:r>
      <w:r w:rsidRPr="00C17823">
        <w:rPr>
          <w:rFonts w:ascii="TimesNewRoman" w:eastAsia="TimesNewRoman" w:cs="TimesNewRoman"/>
          <w:sz w:val="22"/>
          <w:szCs w:val="22"/>
        </w:rPr>
        <w:t>ś</w:t>
      </w:r>
      <w:r w:rsidRPr="00C17823">
        <w:rPr>
          <w:sz w:val="22"/>
          <w:szCs w:val="22"/>
        </w:rPr>
        <w:t>ci po robotach oraz uporz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dkuje teren budowy i przygotuje do przekazania Zamawiającemu w stanie nie budz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cym zastrze</w:t>
      </w:r>
      <w:r w:rsidRPr="00C17823">
        <w:rPr>
          <w:rFonts w:ascii="TimesNewRoman" w:eastAsia="TimesNewRoman" w:cs="TimesNewRoman"/>
          <w:sz w:val="22"/>
          <w:szCs w:val="22"/>
        </w:rPr>
        <w:t>ż</w:t>
      </w:r>
      <w:r w:rsidRPr="00C17823">
        <w:rPr>
          <w:sz w:val="22"/>
          <w:szCs w:val="22"/>
        </w:rPr>
        <w:t>e</w:t>
      </w:r>
      <w:r w:rsidRPr="00C17823">
        <w:rPr>
          <w:rFonts w:ascii="TimesNewRoman" w:eastAsia="TimesNewRoman" w:cs="TimesNewRoman"/>
          <w:sz w:val="22"/>
          <w:szCs w:val="22"/>
        </w:rPr>
        <w:t>ń</w:t>
      </w:r>
      <w:r w:rsidRPr="00C17823">
        <w:rPr>
          <w:sz w:val="22"/>
          <w:szCs w:val="22"/>
        </w:rPr>
        <w:t>.</w:t>
      </w:r>
    </w:p>
    <w:p w:rsidR="00DE09C5" w:rsidRDefault="007D3F02" w:rsidP="00C4784B">
      <w:pPr>
        <w:numPr>
          <w:ilvl w:val="0"/>
          <w:numId w:val="29"/>
        </w:numPr>
        <w:suppressAutoHyphens/>
        <w:ind w:left="397" w:hanging="397"/>
        <w:jc w:val="both"/>
        <w:rPr>
          <w:sz w:val="22"/>
          <w:szCs w:val="22"/>
        </w:rPr>
      </w:pPr>
      <w:r w:rsidRPr="00C17823">
        <w:rPr>
          <w:sz w:val="22"/>
          <w:szCs w:val="22"/>
        </w:rPr>
        <w:t>W okresie realizacji umowy Wykonawca zadba o utrzymanie w czysto</w:t>
      </w:r>
      <w:r w:rsidRPr="00C17823">
        <w:rPr>
          <w:rFonts w:ascii="TimesNewRoman" w:eastAsia="TimesNewRoman" w:cs="TimesNewRoman"/>
          <w:sz w:val="22"/>
          <w:szCs w:val="22"/>
        </w:rPr>
        <w:t>ś</w:t>
      </w:r>
      <w:r w:rsidRPr="00C17823">
        <w:rPr>
          <w:sz w:val="22"/>
          <w:szCs w:val="22"/>
        </w:rPr>
        <w:t>ci s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siaduj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cych z terenem budowy nieruchomo</w:t>
      </w:r>
      <w:r w:rsidRPr="00C17823">
        <w:rPr>
          <w:rFonts w:ascii="TimesNewRoman" w:eastAsia="TimesNewRoman" w:cs="TimesNewRoman"/>
          <w:sz w:val="22"/>
          <w:szCs w:val="22"/>
        </w:rPr>
        <w:t>ś</w:t>
      </w:r>
      <w:r w:rsidRPr="00C17823">
        <w:rPr>
          <w:sz w:val="22"/>
          <w:szCs w:val="22"/>
        </w:rPr>
        <w:t>ci oraz ulic i dróg dojazdowych. Niestosowanie si</w:t>
      </w:r>
      <w:r w:rsidRPr="00C17823">
        <w:rPr>
          <w:rFonts w:ascii="TimesNewRoman" w:eastAsia="TimesNewRoman" w:cs="TimesNewRoman"/>
          <w:sz w:val="22"/>
          <w:szCs w:val="22"/>
        </w:rPr>
        <w:t>ę</w:t>
      </w:r>
      <w:r w:rsidRPr="00C17823">
        <w:rPr>
          <w:rFonts w:ascii="TimesNewRoman" w:eastAsia="TimesNewRoman" w:cs="TimesNewRoman" w:hint="eastAsia"/>
          <w:sz w:val="22"/>
          <w:szCs w:val="22"/>
        </w:rPr>
        <w:t xml:space="preserve"> </w:t>
      </w:r>
      <w:r w:rsidRPr="00C17823">
        <w:rPr>
          <w:sz w:val="22"/>
          <w:szCs w:val="22"/>
        </w:rPr>
        <w:t>do zalece</w:t>
      </w:r>
      <w:r w:rsidRPr="00C17823">
        <w:rPr>
          <w:rFonts w:ascii="TimesNewRoman" w:eastAsia="TimesNewRoman" w:cs="TimesNewRoman"/>
          <w:sz w:val="22"/>
          <w:szCs w:val="22"/>
        </w:rPr>
        <w:t>ń</w:t>
      </w:r>
      <w:r w:rsidRPr="00C17823">
        <w:rPr>
          <w:sz w:val="22"/>
          <w:szCs w:val="22"/>
        </w:rPr>
        <w:t xml:space="preserve"> Inspektora Nadzoru w tym wzgl</w:t>
      </w:r>
      <w:r w:rsidRPr="00C17823">
        <w:rPr>
          <w:rFonts w:ascii="TimesNewRoman" w:eastAsia="TimesNewRoman" w:cs="TimesNewRoman"/>
          <w:sz w:val="22"/>
          <w:szCs w:val="22"/>
        </w:rPr>
        <w:t>ę</w:t>
      </w:r>
      <w:r w:rsidRPr="00C17823">
        <w:rPr>
          <w:sz w:val="22"/>
          <w:szCs w:val="22"/>
        </w:rPr>
        <w:t>dzie skutkowa</w:t>
      </w:r>
      <w:r w:rsidRPr="00C17823">
        <w:rPr>
          <w:rFonts w:ascii="TimesNewRoman" w:eastAsia="TimesNewRoman" w:cs="TimesNewRoman"/>
          <w:sz w:val="22"/>
          <w:szCs w:val="22"/>
        </w:rPr>
        <w:t>ć</w:t>
      </w:r>
      <w:r w:rsidRPr="00C17823">
        <w:rPr>
          <w:rFonts w:ascii="TimesNewRoman" w:eastAsia="TimesNewRoman" w:cs="TimesNewRoman" w:hint="eastAsia"/>
          <w:sz w:val="22"/>
          <w:szCs w:val="22"/>
        </w:rPr>
        <w:t xml:space="preserve"> </w:t>
      </w:r>
      <w:r w:rsidRPr="00C17823">
        <w:rPr>
          <w:sz w:val="22"/>
          <w:szCs w:val="22"/>
        </w:rPr>
        <w:t>b</w:t>
      </w:r>
      <w:r w:rsidRPr="00C17823">
        <w:rPr>
          <w:rFonts w:ascii="TimesNewRoman" w:eastAsia="TimesNewRoman" w:cs="TimesNewRoman"/>
          <w:sz w:val="22"/>
          <w:szCs w:val="22"/>
        </w:rPr>
        <w:t>ę</w:t>
      </w:r>
      <w:r w:rsidRPr="00C17823">
        <w:rPr>
          <w:sz w:val="22"/>
          <w:szCs w:val="22"/>
        </w:rPr>
        <w:t>dzie zleceniem przez Inspektora Nadzoru sprz</w:t>
      </w:r>
      <w:r w:rsidRPr="00C17823">
        <w:rPr>
          <w:rFonts w:ascii="TimesNewRoman" w:eastAsia="TimesNewRoman" w:cs="TimesNewRoman"/>
          <w:sz w:val="22"/>
          <w:szCs w:val="22"/>
        </w:rPr>
        <w:t>ą</w:t>
      </w:r>
      <w:r w:rsidRPr="00C17823">
        <w:rPr>
          <w:sz w:val="22"/>
          <w:szCs w:val="22"/>
        </w:rPr>
        <w:t>tania terenu budowy na koszt i</w:t>
      </w:r>
      <w:r w:rsidR="00410916">
        <w:rPr>
          <w:sz w:val="22"/>
          <w:szCs w:val="22"/>
        </w:rPr>
        <w:t> </w:t>
      </w:r>
      <w:r w:rsidRPr="00C17823">
        <w:rPr>
          <w:sz w:val="22"/>
          <w:szCs w:val="22"/>
        </w:rPr>
        <w:t>ryzyko Wykonawcy.</w:t>
      </w:r>
    </w:p>
    <w:p w:rsidR="005A26BC" w:rsidRPr="0082022D" w:rsidRDefault="005A26BC" w:rsidP="00C4784B">
      <w:pPr>
        <w:numPr>
          <w:ilvl w:val="0"/>
          <w:numId w:val="29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 w:rsidRPr="0082022D">
        <w:rPr>
          <w:color w:val="000000"/>
          <w:sz w:val="22"/>
          <w:szCs w:val="22"/>
        </w:rPr>
        <w:t>Strony ustalają, że zgodnie z art. 208 Kodeksu Pracy w związku z możliwością wykony</w:t>
      </w:r>
      <w:r w:rsidR="00EE682C" w:rsidRPr="0082022D">
        <w:rPr>
          <w:color w:val="000000"/>
          <w:sz w:val="22"/>
          <w:szCs w:val="22"/>
        </w:rPr>
        <w:t>wania pracy w </w:t>
      </w:r>
      <w:r w:rsidRPr="0082022D">
        <w:rPr>
          <w:color w:val="000000"/>
          <w:sz w:val="22"/>
          <w:szCs w:val="22"/>
        </w:rPr>
        <w:t>tym samym miejscu przez pracowników różnych pracodawców Wykonawca zobowiązuje się wyznaczyć spośród własnych pracowników lub z osób przez niego zatrudnionych (umowa cywilno-prawna lub inne) Koordynatora sprawującego w całym okresie realizacji niniejszej Umowy nadzór nad bezpieczeństwem i</w:t>
      </w:r>
      <w:r w:rsidR="00410916">
        <w:rPr>
          <w:color w:val="000000"/>
          <w:sz w:val="22"/>
          <w:szCs w:val="22"/>
        </w:rPr>
        <w:t> </w:t>
      </w:r>
      <w:r w:rsidRPr="0082022D">
        <w:rPr>
          <w:color w:val="000000"/>
          <w:sz w:val="22"/>
          <w:szCs w:val="22"/>
        </w:rPr>
        <w:t xml:space="preserve">higieną pracy wszystkich pracowników zatrudnionych na terenie całego placu budowy przekazanego Wykonawcy w osobie ……………………….  </w:t>
      </w:r>
      <w:proofErr w:type="spellStart"/>
      <w:r w:rsidRPr="0082022D">
        <w:rPr>
          <w:color w:val="000000"/>
          <w:sz w:val="22"/>
          <w:szCs w:val="22"/>
        </w:rPr>
        <w:t>tel</w:t>
      </w:r>
      <w:proofErr w:type="spellEnd"/>
      <w:r w:rsidRPr="0082022D">
        <w:rPr>
          <w:color w:val="000000"/>
          <w:sz w:val="22"/>
          <w:szCs w:val="22"/>
        </w:rPr>
        <w:t xml:space="preserve"> ………………….</w:t>
      </w:r>
    </w:p>
    <w:p w:rsidR="005A26BC" w:rsidRPr="0082022D" w:rsidRDefault="005A26BC" w:rsidP="00C4784B">
      <w:pPr>
        <w:numPr>
          <w:ilvl w:val="0"/>
          <w:numId w:val="29"/>
        </w:numPr>
        <w:suppressAutoHyphens/>
        <w:autoSpaceDE w:val="0"/>
        <w:autoSpaceDN w:val="0"/>
        <w:adjustRightInd w:val="0"/>
        <w:ind w:left="426"/>
        <w:jc w:val="both"/>
        <w:rPr>
          <w:color w:val="000000"/>
          <w:sz w:val="22"/>
          <w:szCs w:val="22"/>
        </w:rPr>
      </w:pPr>
      <w:r w:rsidRPr="0082022D">
        <w:rPr>
          <w:color w:val="000000"/>
          <w:sz w:val="22"/>
          <w:szCs w:val="22"/>
        </w:rPr>
        <w:t xml:space="preserve">Wykonawca oświadcza, że Koordynator, o którym mowa w </w:t>
      </w:r>
      <w:r w:rsidR="001176D7" w:rsidRPr="00F424C7">
        <w:rPr>
          <w:color w:val="000000"/>
          <w:sz w:val="22"/>
          <w:szCs w:val="22"/>
        </w:rPr>
        <w:t>ust</w:t>
      </w:r>
      <w:r w:rsidRPr="00F424C7">
        <w:rPr>
          <w:color w:val="000000"/>
          <w:sz w:val="22"/>
          <w:szCs w:val="22"/>
        </w:rPr>
        <w:t>. 7</w:t>
      </w:r>
      <w:r w:rsidRPr="0082022D">
        <w:rPr>
          <w:color w:val="000000"/>
          <w:sz w:val="22"/>
          <w:szCs w:val="22"/>
        </w:rPr>
        <w:t xml:space="preserve">  posiada kwalifikacje niezbędne dla pełnienia wyznaczonej mu funkcji</w:t>
      </w:r>
      <w:r w:rsidR="0043223C" w:rsidRPr="0082022D">
        <w:rPr>
          <w:color w:val="000000"/>
          <w:sz w:val="22"/>
          <w:szCs w:val="22"/>
        </w:rPr>
        <w:t>.</w:t>
      </w:r>
    </w:p>
    <w:p w:rsidR="0091480A" w:rsidRPr="00C50225" w:rsidRDefault="0091480A" w:rsidP="00C4784B">
      <w:pPr>
        <w:suppressAutoHyphens/>
        <w:autoSpaceDE w:val="0"/>
        <w:autoSpaceDN w:val="0"/>
        <w:adjustRightInd w:val="0"/>
        <w:ind w:left="426"/>
        <w:jc w:val="both"/>
        <w:rPr>
          <w:color w:val="000000"/>
          <w:sz w:val="16"/>
          <w:szCs w:val="16"/>
        </w:rPr>
      </w:pPr>
    </w:p>
    <w:p w:rsidR="0091480A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C83F90">
        <w:rPr>
          <w:b/>
          <w:bCs/>
          <w:sz w:val="22"/>
          <w:szCs w:val="22"/>
        </w:rPr>
        <w:sym w:font="Arial" w:char="00A7"/>
      </w:r>
      <w:r w:rsidRPr="00C83F90">
        <w:rPr>
          <w:b/>
          <w:bCs/>
          <w:sz w:val="22"/>
          <w:szCs w:val="22"/>
        </w:rPr>
        <w:t xml:space="preserve"> 4</w:t>
      </w:r>
      <w:r w:rsidR="00410916">
        <w:rPr>
          <w:b/>
          <w:bCs/>
          <w:sz w:val="22"/>
          <w:szCs w:val="22"/>
        </w:rPr>
        <w:t xml:space="preserve">     </w:t>
      </w:r>
      <w:r w:rsidR="00410916" w:rsidRPr="00D77015">
        <w:rPr>
          <w:b/>
          <w:bCs/>
          <w:color w:val="C00000"/>
          <w:sz w:val="22"/>
          <w:szCs w:val="22"/>
        </w:rPr>
        <w:t xml:space="preserve"> </w:t>
      </w:r>
      <w:r w:rsidR="00410916" w:rsidRPr="00D77015">
        <w:rPr>
          <w:b/>
          <w:bCs/>
          <w:color w:val="2E0FB1"/>
          <w:sz w:val="22"/>
          <w:szCs w:val="22"/>
        </w:rPr>
        <w:t>(wynagrodzenie)</w:t>
      </w:r>
    </w:p>
    <w:p w:rsidR="00EE682C" w:rsidRPr="00D77015" w:rsidRDefault="00DE09C5" w:rsidP="00C4784B">
      <w:pPr>
        <w:numPr>
          <w:ilvl w:val="0"/>
          <w:numId w:val="9"/>
        </w:numPr>
        <w:suppressAutoHyphens/>
        <w:ind w:left="397" w:hanging="397"/>
        <w:jc w:val="both"/>
        <w:rPr>
          <w:sz w:val="22"/>
          <w:szCs w:val="22"/>
        </w:rPr>
      </w:pPr>
      <w:r w:rsidRPr="00C83F90">
        <w:rPr>
          <w:sz w:val="22"/>
          <w:szCs w:val="22"/>
        </w:rPr>
        <w:t xml:space="preserve">Strony </w:t>
      </w:r>
      <w:r w:rsidR="002226DB" w:rsidRPr="00C83F90">
        <w:rPr>
          <w:sz w:val="22"/>
          <w:szCs w:val="22"/>
        </w:rPr>
        <w:t xml:space="preserve">ustalają, że obowiązującą formą wynagrodzenia </w:t>
      </w:r>
      <w:r w:rsidR="001176D7">
        <w:rPr>
          <w:sz w:val="22"/>
          <w:szCs w:val="22"/>
        </w:rPr>
        <w:t xml:space="preserve">Wykonawcy za wykonanie </w:t>
      </w:r>
      <w:r w:rsidR="002226DB" w:rsidRPr="00C83F90">
        <w:rPr>
          <w:sz w:val="22"/>
          <w:szCs w:val="22"/>
        </w:rPr>
        <w:t>przedmiot</w:t>
      </w:r>
      <w:r w:rsidR="001176D7">
        <w:rPr>
          <w:sz w:val="22"/>
          <w:szCs w:val="22"/>
        </w:rPr>
        <w:t>u</w:t>
      </w:r>
      <w:r w:rsidR="002226DB" w:rsidRPr="00C83F90">
        <w:rPr>
          <w:sz w:val="22"/>
          <w:szCs w:val="22"/>
        </w:rPr>
        <w:t xml:space="preserve"> umowy jest wynagrodzenie ryczałtowe w rozumieniu </w:t>
      </w:r>
      <w:r w:rsidR="002226DB" w:rsidRPr="00C179E7">
        <w:rPr>
          <w:sz w:val="22"/>
          <w:szCs w:val="22"/>
        </w:rPr>
        <w:t>art. 632</w:t>
      </w:r>
      <w:r w:rsidR="002226DB" w:rsidRPr="00C83F90">
        <w:rPr>
          <w:sz w:val="22"/>
          <w:szCs w:val="22"/>
        </w:rPr>
        <w:t xml:space="preserve"> Kodeksu cywilnego. W związku z tym </w:t>
      </w:r>
      <w:r w:rsidR="00EE682C">
        <w:rPr>
          <w:sz w:val="22"/>
          <w:szCs w:val="22"/>
        </w:rPr>
        <w:t xml:space="preserve"> </w:t>
      </w:r>
      <w:r w:rsidR="002226DB" w:rsidRPr="00C83F90">
        <w:rPr>
          <w:sz w:val="22"/>
          <w:szCs w:val="22"/>
        </w:rPr>
        <w:t>Wykonawca oświadcza, że zapoznał się z dokumentacją projektową, specyfikacją techniczną wykonania i odbioru robót budowlanych, terenem budowy i zweryfikował ich kompletność, dokładność i wystarczalność dla wykonania robót</w:t>
      </w:r>
      <w:r w:rsidR="002D4E4E" w:rsidRPr="00C83F90">
        <w:rPr>
          <w:sz w:val="22"/>
          <w:szCs w:val="22"/>
        </w:rPr>
        <w:t>.</w:t>
      </w:r>
      <w:r w:rsidR="002226DB" w:rsidRPr="00C83F90">
        <w:rPr>
          <w:sz w:val="22"/>
          <w:szCs w:val="22"/>
        </w:rPr>
        <w:t xml:space="preserve"> </w:t>
      </w:r>
      <w:r w:rsidR="006020E2" w:rsidRPr="00C83F90">
        <w:rPr>
          <w:sz w:val="22"/>
          <w:szCs w:val="22"/>
        </w:rPr>
        <w:t>Wykonawca akceptuje, że nie będą mu przysługiwały jakiekolwiek roszczenia z tytułu wszelkich pomyłek, niedokładności, rozbieżności, braków lub innych wad dokumentacji projektowej, w</w:t>
      </w:r>
      <w:r w:rsidR="00410916">
        <w:rPr>
          <w:sz w:val="22"/>
          <w:szCs w:val="22"/>
        </w:rPr>
        <w:t> </w:t>
      </w:r>
      <w:r w:rsidR="006020E2" w:rsidRPr="00C83F90">
        <w:rPr>
          <w:sz w:val="22"/>
          <w:szCs w:val="22"/>
        </w:rPr>
        <w:t xml:space="preserve">tym </w:t>
      </w:r>
      <w:r w:rsidR="006020E2" w:rsidRPr="00D77015">
        <w:rPr>
          <w:sz w:val="22"/>
          <w:szCs w:val="22"/>
        </w:rPr>
        <w:t xml:space="preserve">jakichkolwiek roszczeń o wypłatę zwiększonych kosztów lub płatności w stosunku do wynagrodzenia umownego. </w:t>
      </w:r>
    </w:p>
    <w:p w:rsidR="00D65AC7" w:rsidRPr="00D77015" w:rsidRDefault="0056071A" w:rsidP="00C4784B">
      <w:pPr>
        <w:numPr>
          <w:ilvl w:val="0"/>
          <w:numId w:val="9"/>
        </w:numPr>
        <w:suppressAutoHyphens/>
        <w:ind w:left="397" w:hanging="397"/>
        <w:jc w:val="both"/>
        <w:rPr>
          <w:sz w:val="22"/>
          <w:szCs w:val="22"/>
        </w:rPr>
      </w:pPr>
      <w:r w:rsidRPr="00D77015">
        <w:rPr>
          <w:b/>
          <w:sz w:val="22"/>
          <w:szCs w:val="22"/>
        </w:rPr>
        <w:t xml:space="preserve">Wysokość wynagrodzenia </w:t>
      </w:r>
      <w:r w:rsidR="001176D7" w:rsidRPr="00D77015">
        <w:rPr>
          <w:b/>
          <w:sz w:val="22"/>
          <w:szCs w:val="22"/>
        </w:rPr>
        <w:t xml:space="preserve">Wykonawcy </w:t>
      </w:r>
      <w:r w:rsidR="00222A24" w:rsidRPr="00D77015">
        <w:rPr>
          <w:b/>
          <w:sz w:val="22"/>
          <w:szCs w:val="22"/>
        </w:rPr>
        <w:t xml:space="preserve">wraz z podatkiem VAT, </w:t>
      </w:r>
      <w:r w:rsidR="00147F59" w:rsidRPr="00D77015">
        <w:rPr>
          <w:b/>
          <w:sz w:val="22"/>
          <w:szCs w:val="22"/>
        </w:rPr>
        <w:t>za realizację</w:t>
      </w:r>
      <w:r w:rsidRPr="00D77015">
        <w:rPr>
          <w:b/>
          <w:sz w:val="22"/>
          <w:szCs w:val="22"/>
        </w:rPr>
        <w:t xml:space="preserve"> całości przedmiotu umowy </w:t>
      </w:r>
      <w:r w:rsidR="00DE09C5" w:rsidRPr="00D77015">
        <w:rPr>
          <w:b/>
          <w:sz w:val="22"/>
          <w:szCs w:val="22"/>
        </w:rPr>
        <w:t xml:space="preserve">ustala się </w:t>
      </w:r>
      <w:r w:rsidRPr="00D77015">
        <w:rPr>
          <w:b/>
          <w:sz w:val="22"/>
          <w:szCs w:val="22"/>
        </w:rPr>
        <w:t>na kwotę ……</w:t>
      </w:r>
      <w:r w:rsidR="008D06F6" w:rsidRPr="00D77015">
        <w:rPr>
          <w:b/>
          <w:sz w:val="22"/>
          <w:szCs w:val="22"/>
        </w:rPr>
        <w:t>………..</w:t>
      </w:r>
      <w:r w:rsidRPr="00D77015">
        <w:rPr>
          <w:b/>
          <w:sz w:val="22"/>
          <w:szCs w:val="22"/>
        </w:rPr>
        <w:t xml:space="preserve">….. zł </w:t>
      </w:r>
      <w:r w:rsidR="00B21381" w:rsidRPr="00D77015">
        <w:rPr>
          <w:b/>
          <w:sz w:val="22"/>
          <w:szCs w:val="22"/>
        </w:rPr>
        <w:t xml:space="preserve">brutto </w:t>
      </w:r>
      <w:r w:rsidR="00222A24" w:rsidRPr="00D77015">
        <w:rPr>
          <w:b/>
          <w:sz w:val="22"/>
          <w:szCs w:val="22"/>
        </w:rPr>
        <w:t>(słownie zł …</w:t>
      </w:r>
      <w:r w:rsidR="00D65AC7" w:rsidRPr="00D77015">
        <w:rPr>
          <w:b/>
          <w:sz w:val="22"/>
          <w:szCs w:val="22"/>
        </w:rPr>
        <w:t>………..</w:t>
      </w:r>
      <w:r w:rsidR="00222A24" w:rsidRPr="00D77015">
        <w:rPr>
          <w:b/>
          <w:sz w:val="22"/>
          <w:szCs w:val="22"/>
        </w:rPr>
        <w:t>……….)</w:t>
      </w:r>
      <w:r w:rsidRPr="00D77015">
        <w:rPr>
          <w:b/>
          <w:sz w:val="22"/>
          <w:szCs w:val="22"/>
        </w:rPr>
        <w:t>.</w:t>
      </w:r>
      <w:r w:rsidR="00164098" w:rsidRPr="00D77015">
        <w:rPr>
          <w:b/>
          <w:sz w:val="22"/>
          <w:szCs w:val="22"/>
        </w:rPr>
        <w:t xml:space="preserve"> </w:t>
      </w:r>
    </w:p>
    <w:p w:rsidR="00DE09C5" w:rsidRPr="00D77015" w:rsidRDefault="002F481B" w:rsidP="00C4784B">
      <w:pPr>
        <w:suppressAutoHyphens/>
        <w:ind w:left="397"/>
        <w:jc w:val="both"/>
        <w:rPr>
          <w:sz w:val="22"/>
          <w:szCs w:val="22"/>
        </w:rPr>
      </w:pPr>
      <w:r w:rsidRPr="00D77015">
        <w:rPr>
          <w:sz w:val="22"/>
          <w:szCs w:val="22"/>
        </w:rPr>
        <w:t xml:space="preserve">W przypadku zmiany urzędowej stawki podatku VAT </w:t>
      </w:r>
      <w:r w:rsidR="001176D7" w:rsidRPr="00D77015">
        <w:rPr>
          <w:sz w:val="22"/>
          <w:szCs w:val="22"/>
        </w:rPr>
        <w:t>obowiązującej w dniu nabycia prawa</w:t>
      </w:r>
      <w:r w:rsidR="00410916" w:rsidRPr="00D77015">
        <w:rPr>
          <w:sz w:val="22"/>
          <w:szCs w:val="22"/>
        </w:rPr>
        <w:t xml:space="preserve"> </w:t>
      </w:r>
      <w:r w:rsidR="001176D7" w:rsidRPr="00D77015">
        <w:rPr>
          <w:sz w:val="22"/>
          <w:szCs w:val="22"/>
        </w:rPr>
        <w:t>do</w:t>
      </w:r>
      <w:r w:rsidR="00410916" w:rsidRPr="00D77015">
        <w:rPr>
          <w:sz w:val="22"/>
          <w:szCs w:val="22"/>
        </w:rPr>
        <w:t xml:space="preserve"> </w:t>
      </w:r>
      <w:r w:rsidR="001176D7" w:rsidRPr="00D77015">
        <w:rPr>
          <w:sz w:val="22"/>
          <w:szCs w:val="22"/>
        </w:rPr>
        <w:t>wynagrodzenia przez</w:t>
      </w:r>
      <w:r w:rsidR="00410916" w:rsidRPr="00D77015">
        <w:rPr>
          <w:sz w:val="22"/>
          <w:szCs w:val="22"/>
        </w:rPr>
        <w:t xml:space="preserve"> </w:t>
      </w:r>
      <w:r w:rsidR="001176D7" w:rsidRPr="00D77015">
        <w:rPr>
          <w:sz w:val="22"/>
          <w:szCs w:val="22"/>
        </w:rPr>
        <w:t xml:space="preserve">Wykonawcę, powyższa </w:t>
      </w:r>
      <w:r w:rsidRPr="00D77015">
        <w:rPr>
          <w:sz w:val="22"/>
          <w:szCs w:val="22"/>
        </w:rPr>
        <w:t>kwota wynagrodzenia brutto</w:t>
      </w:r>
      <w:r w:rsidR="00410916" w:rsidRPr="00D77015">
        <w:rPr>
          <w:sz w:val="22"/>
          <w:szCs w:val="22"/>
        </w:rPr>
        <w:t xml:space="preserve"> </w:t>
      </w:r>
      <w:r w:rsidRPr="00D77015">
        <w:rPr>
          <w:sz w:val="22"/>
          <w:szCs w:val="22"/>
        </w:rPr>
        <w:t>ulegnie odpowiednio zmianie.</w:t>
      </w:r>
    </w:p>
    <w:p w:rsidR="00D65AC7" w:rsidRPr="00D77015" w:rsidRDefault="001176D7" w:rsidP="00C4784B">
      <w:pPr>
        <w:numPr>
          <w:ilvl w:val="0"/>
          <w:numId w:val="9"/>
        </w:numPr>
        <w:suppressAutoHyphens/>
        <w:ind w:left="397" w:hanging="397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Określona powyżej kwota wynagrodzenia Wykonawcy</w:t>
      </w:r>
      <w:r w:rsidR="00D65AC7" w:rsidRPr="00D77015">
        <w:rPr>
          <w:sz w:val="22"/>
          <w:szCs w:val="22"/>
        </w:rPr>
        <w:t xml:space="preserve"> zawiera wszelkie koszty niezbędne do zrealizowania </w:t>
      </w:r>
      <w:r w:rsidR="00182731" w:rsidRPr="00D77015">
        <w:rPr>
          <w:sz w:val="22"/>
          <w:szCs w:val="22"/>
        </w:rPr>
        <w:t xml:space="preserve">przez Wykonawcę </w:t>
      </w:r>
      <w:r w:rsidR="00D65AC7" w:rsidRPr="00D77015">
        <w:rPr>
          <w:sz w:val="22"/>
          <w:szCs w:val="22"/>
        </w:rPr>
        <w:t>umowy</w:t>
      </w:r>
      <w:r w:rsidR="00182731" w:rsidRPr="00D77015">
        <w:rPr>
          <w:sz w:val="22"/>
          <w:szCs w:val="22"/>
        </w:rPr>
        <w:t xml:space="preserve"> w całości</w:t>
      </w:r>
      <w:r w:rsidR="00D65AC7" w:rsidRPr="00D77015">
        <w:rPr>
          <w:sz w:val="22"/>
          <w:szCs w:val="22"/>
        </w:rPr>
        <w:t>, a wynikające wprost z dokumentacji projektowej, jak również w dokumentacji tej nie ujęte, bez których nie można wykonać zamówienia, w tym między innymi: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koszty ogólne, koszty zakupu materiałów, zysku i inne,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organizacji placu budowy,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ochrony obiektu,</w:t>
      </w:r>
    </w:p>
    <w:p w:rsidR="00D65AC7" w:rsidRPr="00AD5682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AD5682">
        <w:rPr>
          <w:sz w:val="22"/>
          <w:szCs w:val="22"/>
        </w:rPr>
        <w:t>doprowadzenia mediów dla potrzeb budowy, podłączenia się do tych mediów, zainstalowania podliczników i pokrycia wszelkich wynikłych stąd należności wobec dostawców mediów,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oznakowania, zabezpieczenia i oświetlenia miejsc niebezpiecznych, kolizyjnych itp.,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trike/>
          <w:sz w:val="22"/>
          <w:szCs w:val="22"/>
        </w:rPr>
      </w:pPr>
      <w:r w:rsidRPr="00D77015">
        <w:rPr>
          <w:strike/>
          <w:sz w:val="22"/>
          <w:szCs w:val="22"/>
        </w:rPr>
        <w:t>zabezpieczenia pomieszczeń, wyposażenia urządzeń oraz o</w:t>
      </w:r>
      <w:r w:rsidR="008B47FB">
        <w:rPr>
          <w:strike/>
          <w:sz w:val="22"/>
          <w:szCs w:val="22"/>
        </w:rPr>
        <w:t xml:space="preserve">rganizacji robót z uwagi na ich </w:t>
      </w:r>
      <w:r w:rsidRPr="00D77015">
        <w:rPr>
          <w:strike/>
          <w:sz w:val="22"/>
          <w:szCs w:val="22"/>
        </w:rPr>
        <w:t>wykonywanie w obiektach, pomieszczeniach użytkowanych,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AD5682">
        <w:rPr>
          <w:sz w:val="22"/>
          <w:szCs w:val="22"/>
        </w:rPr>
        <w:t xml:space="preserve">wywozu i utylizacji materiałów pochodzących z rozbiórki - Zamawiający nie wskazuje miejsca ich wywozu, natomiast w przypadku materiałów nadających się do ponownego wbudowania (decyzja </w:t>
      </w:r>
      <w:r w:rsidRPr="00D77015">
        <w:rPr>
          <w:sz w:val="22"/>
          <w:szCs w:val="22"/>
        </w:rPr>
        <w:t>Zamawiającego</w:t>
      </w:r>
      <w:r w:rsidR="00D77015" w:rsidRPr="00D77015">
        <w:rPr>
          <w:sz w:val="22"/>
          <w:szCs w:val="22"/>
        </w:rPr>
        <w:t>) przekazanie ich Zamawiającemu,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odbiorów technicznych dokonywanych przez użytkowników,</w:t>
      </w:r>
      <w:r w:rsidR="00865557" w:rsidRPr="00D77015">
        <w:rPr>
          <w:sz w:val="22"/>
          <w:szCs w:val="22"/>
        </w:rPr>
        <w:t xml:space="preserve"> gestorów sieci</w:t>
      </w:r>
      <w:r w:rsidR="00D77015" w:rsidRPr="00D77015">
        <w:rPr>
          <w:sz w:val="22"/>
          <w:szCs w:val="22"/>
        </w:rPr>
        <w:t>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wymaganych badań i ekspertyz</w:t>
      </w:r>
      <w:r w:rsidR="00D77015" w:rsidRPr="00D77015">
        <w:rPr>
          <w:sz w:val="22"/>
          <w:szCs w:val="22"/>
        </w:rPr>
        <w:t>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likwidacji zaplecza, uporządkowania placu budowy, dop</w:t>
      </w:r>
      <w:r w:rsidR="00A32B62">
        <w:rPr>
          <w:sz w:val="22"/>
          <w:szCs w:val="22"/>
        </w:rPr>
        <w:t xml:space="preserve">rowadzenia do stanu pierwotnego </w:t>
      </w:r>
      <w:r w:rsidRPr="00D77015">
        <w:rPr>
          <w:sz w:val="22"/>
          <w:szCs w:val="22"/>
        </w:rPr>
        <w:t>z</w:t>
      </w:r>
      <w:r w:rsidR="00410916" w:rsidRPr="00D77015">
        <w:rPr>
          <w:sz w:val="22"/>
          <w:szCs w:val="22"/>
        </w:rPr>
        <w:t> </w:t>
      </w:r>
      <w:r w:rsidRPr="00D77015">
        <w:rPr>
          <w:sz w:val="22"/>
          <w:szCs w:val="22"/>
        </w:rPr>
        <w:t>wyrównaniem wszystkich ewentualnych szkód związanych z realizacją inwestycji,</w:t>
      </w:r>
    </w:p>
    <w:p w:rsidR="00D65AC7" w:rsidRPr="00D77015" w:rsidRDefault="00D65AC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wszystkich kosztów zabezpieczeń, obsługi finan</w:t>
      </w:r>
      <w:r w:rsidR="00A32B62">
        <w:rPr>
          <w:sz w:val="22"/>
          <w:szCs w:val="22"/>
        </w:rPr>
        <w:t xml:space="preserve">sowej w tym koszty ubezpieczeń </w:t>
      </w:r>
      <w:r w:rsidRPr="00D77015">
        <w:rPr>
          <w:sz w:val="22"/>
          <w:szCs w:val="22"/>
        </w:rPr>
        <w:t>należytego wykonania przedmiotu umowy, napraw gwarancyjnych itp.,</w:t>
      </w:r>
    </w:p>
    <w:p w:rsidR="00865557" w:rsidRPr="00D77015" w:rsidRDefault="0086555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obsługi geologicznej oraz geodezyjnej budowy z wytyczeniem trasy sieci i geodezyjnej inwentaryzacji powykonawczej</w:t>
      </w:r>
      <w:r w:rsidR="00D77015" w:rsidRPr="00D77015">
        <w:rPr>
          <w:sz w:val="22"/>
          <w:szCs w:val="22"/>
        </w:rPr>
        <w:t>,</w:t>
      </w:r>
    </w:p>
    <w:p w:rsidR="00865557" w:rsidRPr="00D77015" w:rsidRDefault="00865557" w:rsidP="00C4784B">
      <w:pPr>
        <w:numPr>
          <w:ilvl w:val="0"/>
          <w:numId w:val="47"/>
        </w:numPr>
        <w:suppressAutoHyphens/>
        <w:ind w:left="709"/>
        <w:jc w:val="both"/>
        <w:rPr>
          <w:sz w:val="22"/>
          <w:szCs w:val="22"/>
        </w:rPr>
      </w:pPr>
      <w:r w:rsidRPr="00D77015">
        <w:rPr>
          <w:sz w:val="22"/>
          <w:szCs w:val="22"/>
        </w:rPr>
        <w:t>wykonania niezbędnego zabezpieczenia budowy w trakcie realizacji w tym zabezpieczenia wykopów przed napływem wody lub/i jej odprowadzenia</w:t>
      </w:r>
      <w:r w:rsidR="00D77015" w:rsidRPr="00D77015">
        <w:rPr>
          <w:sz w:val="22"/>
          <w:szCs w:val="22"/>
        </w:rPr>
        <w:t>.</w:t>
      </w:r>
    </w:p>
    <w:p w:rsidR="00EE682C" w:rsidRPr="00C50225" w:rsidRDefault="00EE682C" w:rsidP="00C4784B">
      <w:pPr>
        <w:tabs>
          <w:tab w:val="left" w:pos="0"/>
        </w:tabs>
        <w:suppressAutoHyphens/>
        <w:ind w:left="709"/>
        <w:jc w:val="both"/>
        <w:rPr>
          <w:sz w:val="16"/>
          <w:szCs w:val="16"/>
        </w:rPr>
      </w:pPr>
    </w:p>
    <w:p w:rsidR="0091480A" w:rsidRDefault="00D65AC7" w:rsidP="00C4784B">
      <w:pPr>
        <w:suppressAutoHyphens/>
        <w:jc w:val="center"/>
        <w:rPr>
          <w:b/>
          <w:bCs/>
          <w:sz w:val="22"/>
          <w:szCs w:val="22"/>
        </w:rPr>
      </w:pPr>
      <w:r w:rsidRPr="00ED643D">
        <w:rPr>
          <w:b/>
          <w:bCs/>
          <w:sz w:val="22"/>
          <w:szCs w:val="22"/>
        </w:rPr>
        <w:sym w:font="Arial" w:char="00A7"/>
      </w:r>
      <w:r w:rsidRPr="00ED643D">
        <w:rPr>
          <w:b/>
          <w:bCs/>
          <w:sz w:val="22"/>
          <w:szCs w:val="22"/>
        </w:rPr>
        <w:t xml:space="preserve"> </w:t>
      </w:r>
      <w:r w:rsidR="001926B3">
        <w:rPr>
          <w:b/>
          <w:bCs/>
          <w:sz w:val="22"/>
          <w:szCs w:val="22"/>
        </w:rPr>
        <w:t>5</w:t>
      </w:r>
      <w:r w:rsidR="00410916">
        <w:rPr>
          <w:b/>
          <w:bCs/>
          <w:sz w:val="22"/>
          <w:szCs w:val="22"/>
        </w:rPr>
        <w:t xml:space="preserve">  </w:t>
      </w:r>
      <w:r w:rsidR="00410916" w:rsidRPr="00D77015">
        <w:rPr>
          <w:b/>
          <w:bCs/>
          <w:color w:val="C00000"/>
          <w:sz w:val="22"/>
          <w:szCs w:val="22"/>
        </w:rPr>
        <w:t xml:space="preserve"> </w:t>
      </w:r>
      <w:r w:rsidR="00410916" w:rsidRPr="00D77015">
        <w:rPr>
          <w:b/>
          <w:bCs/>
          <w:color w:val="2E0FB1"/>
          <w:sz w:val="22"/>
          <w:szCs w:val="22"/>
        </w:rPr>
        <w:t>(zatrudnienie)</w:t>
      </w:r>
    </w:p>
    <w:p w:rsidR="00420E0B" w:rsidRPr="00EF41E3" w:rsidRDefault="00420E0B" w:rsidP="00EF41E3">
      <w:pPr>
        <w:numPr>
          <w:ilvl w:val="0"/>
          <w:numId w:val="38"/>
        </w:numPr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Wykonawca zobowiązuje się, że przez cały okres realizacji umowy zatrudni na podstawie umowy o pracę osoby wykonujące czynności w warunkach określonych w art. 22 § 1 Kodeksu Pracy (tj. praca określonego rodzaju na rzecz pracodawcy, wykonywana pod kierownictwem pracodawcy oraz w miejscu i czasie wyznaczonym przez pracodawcę). Do czynności tych Zamawiający zalicza proste czynności budowlane realizowane własnym sprzętem Wykonawcy lub ręcznie, polegające na: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en-US"/>
        </w:rPr>
      </w:pPr>
      <w:r w:rsidRPr="00EF41E3">
        <w:rPr>
          <w:sz w:val="22"/>
          <w:szCs w:val="22"/>
        </w:rPr>
        <w:t xml:space="preserve">wykonywaniu wykopów liniowych i koryta pod nawierzchnie placu 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>zasypywaniu</w:t>
      </w:r>
      <w:bookmarkStart w:id="0" w:name="_GoBack"/>
      <w:bookmarkEnd w:id="0"/>
      <w:r w:rsidRPr="00EF41E3">
        <w:rPr>
          <w:sz w:val="22"/>
          <w:szCs w:val="22"/>
        </w:rPr>
        <w:t xml:space="preserve"> wykopów, równanie terenu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 xml:space="preserve">wykonywaniu warstw konstrukcyjnych placu 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>transporcie piasku i kruszyw (o ile są wymagane) na plac budów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>wykonywaniu nawierzchni betonowych placu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>wykonywaniu robót brukarskich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</w:rPr>
        <w:t>wykonywaniu i zabezpieczaniu istniejących sieci i instalacji elektrycznych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wykonywaniu i zabezpieczaniu sieci i instalacji teletechnicznej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wykonywaniu i zabezpieczaniu sieci i ciepłociągowej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wykonywaniu prac geodezyjnych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wykonywaniu inwentaryzacji stanu istniejącego</w:t>
      </w:r>
    </w:p>
    <w:p w:rsidR="00420E0B" w:rsidRPr="00EF41E3" w:rsidRDefault="00420E0B" w:rsidP="00EF41E3">
      <w:pPr>
        <w:numPr>
          <w:ilvl w:val="1"/>
          <w:numId w:val="56"/>
        </w:numPr>
        <w:ind w:left="1276" w:hanging="567"/>
        <w:jc w:val="both"/>
        <w:rPr>
          <w:sz w:val="22"/>
          <w:szCs w:val="22"/>
          <w:lang w:eastAsia="hi-IN"/>
        </w:rPr>
      </w:pPr>
      <w:r w:rsidRPr="00EF41E3">
        <w:rPr>
          <w:sz w:val="22"/>
          <w:szCs w:val="22"/>
          <w:lang w:eastAsia="hi-IN"/>
        </w:rPr>
        <w:t>wykonywaniu inwentaryzacji powykonawczej</w:t>
      </w:r>
    </w:p>
    <w:p w:rsidR="0091480A" w:rsidRPr="00D64386" w:rsidRDefault="0091480A" w:rsidP="00C4784B">
      <w:pPr>
        <w:numPr>
          <w:ilvl w:val="0"/>
          <w:numId w:val="38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77015">
        <w:rPr>
          <w:bCs/>
          <w:sz w:val="22"/>
          <w:szCs w:val="22"/>
        </w:rPr>
        <w:t xml:space="preserve">Wykonawca zobowiązuje się przekazać Zamawiającemu w terminie 7 dni od dnia podpisania umowy,  kopii umów o pracę </w:t>
      </w:r>
      <w:r w:rsidRPr="00D77015">
        <w:rPr>
          <w:bCs/>
          <w:iCs/>
          <w:sz w:val="22"/>
          <w:szCs w:val="22"/>
          <w:lang w:eastAsia="zh-CN"/>
        </w:rPr>
        <w:t xml:space="preserve">ww. osób, potwierdzających: imię </w:t>
      </w:r>
      <w:r w:rsidRPr="00D64386">
        <w:rPr>
          <w:bCs/>
          <w:iCs/>
          <w:sz w:val="22"/>
          <w:szCs w:val="22"/>
          <w:lang w:eastAsia="zh-CN"/>
        </w:rPr>
        <w:t>i nazwisko zatrudnionego, rodzaj wykonywanych czynności, wymiar czasu pracy, okres zatrudnienia, pracodawcę (</w:t>
      </w:r>
      <w:r w:rsidRPr="00D64386">
        <w:rPr>
          <w:b/>
          <w:bCs/>
          <w:iCs/>
          <w:sz w:val="22"/>
          <w:szCs w:val="22"/>
          <w:lang w:eastAsia="zh-CN"/>
        </w:rPr>
        <w:t xml:space="preserve">pozostałe dane osobowe dotyczące pracownika należy </w:t>
      </w:r>
      <w:r w:rsidR="006442FD">
        <w:rPr>
          <w:b/>
          <w:bCs/>
          <w:iCs/>
          <w:sz w:val="22"/>
          <w:szCs w:val="22"/>
          <w:lang w:eastAsia="zh-CN"/>
        </w:rPr>
        <w:t>zasłonić</w:t>
      </w:r>
      <w:r w:rsidRPr="00D64386">
        <w:rPr>
          <w:b/>
          <w:bCs/>
          <w:iCs/>
          <w:sz w:val="22"/>
          <w:szCs w:val="22"/>
          <w:lang w:eastAsia="zh-CN"/>
        </w:rPr>
        <w:t>)</w:t>
      </w:r>
      <w:r w:rsidRPr="00D64386">
        <w:rPr>
          <w:bCs/>
          <w:sz w:val="22"/>
          <w:szCs w:val="22"/>
        </w:rPr>
        <w:t xml:space="preserve"> oraz kopii zaświadczeń o przeszkoleniu BHP zawartych ze wszystkimi osobami przy pomocy których Wykonawca będzie realizował przedmiot umowy oraz listę tych osób.</w:t>
      </w:r>
    </w:p>
    <w:p w:rsidR="0091480A" w:rsidRPr="00D64386" w:rsidRDefault="0091480A" w:rsidP="00C4784B">
      <w:pPr>
        <w:numPr>
          <w:ilvl w:val="0"/>
          <w:numId w:val="38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64386">
        <w:rPr>
          <w:bCs/>
          <w:sz w:val="22"/>
          <w:szCs w:val="22"/>
        </w:rPr>
        <w:t>Zamawiający ma prawo w każdym czasie do weryfikacji wszystkich osób realizujących czynności w</w:t>
      </w:r>
      <w:r w:rsidR="00410916">
        <w:rPr>
          <w:bCs/>
          <w:sz w:val="22"/>
          <w:szCs w:val="22"/>
        </w:rPr>
        <w:t> </w:t>
      </w:r>
      <w:r w:rsidRPr="00D64386">
        <w:rPr>
          <w:bCs/>
          <w:sz w:val="22"/>
          <w:szCs w:val="22"/>
        </w:rPr>
        <w:t>ramach przedmiotu umowy pod kątem ich zatrudnienia przez Wykonawcę lub Podwykonawcę, na</w:t>
      </w:r>
      <w:r w:rsidR="00410916">
        <w:rPr>
          <w:bCs/>
          <w:sz w:val="22"/>
          <w:szCs w:val="22"/>
        </w:rPr>
        <w:t> </w:t>
      </w:r>
      <w:r w:rsidRPr="00D64386">
        <w:rPr>
          <w:bCs/>
          <w:sz w:val="22"/>
          <w:szCs w:val="22"/>
        </w:rPr>
        <w:t>podstawie umowy o pracę.</w:t>
      </w:r>
    </w:p>
    <w:p w:rsidR="0091480A" w:rsidRPr="00D64386" w:rsidRDefault="0091480A" w:rsidP="00C4784B">
      <w:pPr>
        <w:numPr>
          <w:ilvl w:val="0"/>
          <w:numId w:val="38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64386">
        <w:rPr>
          <w:bCs/>
          <w:sz w:val="22"/>
          <w:szCs w:val="22"/>
        </w:rPr>
        <w:t>W przypadku konieczności zmiany w okresie trwania niniejszej umowy osób wykonujących czynności  w</w:t>
      </w:r>
      <w:r w:rsidR="00410916">
        <w:rPr>
          <w:bCs/>
          <w:sz w:val="22"/>
          <w:szCs w:val="22"/>
        </w:rPr>
        <w:t> </w:t>
      </w:r>
      <w:r w:rsidRPr="00D64386">
        <w:rPr>
          <w:bCs/>
          <w:sz w:val="22"/>
          <w:szCs w:val="22"/>
        </w:rPr>
        <w:t>ramach przedmiotu umowy, Wykonawca zobowiązany jest do przekazania Zamawiającemu kopii umów o</w:t>
      </w:r>
      <w:r w:rsidR="00410916">
        <w:rPr>
          <w:bCs/>
          <w:sz w:val="22"/>
          <w:szCs w:val="22"/>
        </w:rPr>
        <w:t> </w:t>
      </w:r>
      <w:r w:rsidRPr="00D64386">
        <w:rPr>
          <w:bCs/>
          <w:sz w:val="22"/>
          <w:szCs w:val="22"/>
        </w:rPr>
        <w:t xml:space="preserve">pracę  oraz kopii zaświadczeń o przeszkoleniu BHP zawartych z tymi osobami  w terminie 7 dni od   dnia dokonania tej zmiany oraz zaktualizowania listy osób o której mowa w ust.2. </w:t>
      </w:r>
    </w:p>
    <w:p w:rsidR="0091480A" w:rsidRPr="00D64386" w:rsidRDefault="0091480A" w:rsidP="00C4784B">
      <w:pPr>
        <w:numPr>
          <w:ilvl w:val="0"/>
          <w:numId w:val="38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64386">
        <w:rPr>
          <w:bCs/>
          <w:sz w:val="22"/>
          <w:szCs w:val="22"/>
        </w:rPr>
        <w:t>Obowiązek wskazany w ust. 1 i 2 dotyczy także podwykonaw</w:t>
      </w:r>
      <w:r w:rsidR="00EC3D2E">
        <w:rPr>
          <w:bCs/>
          <w:sz w:val="22"/>
          <w:szCs w:val="22"/>
        </w:rPr>
        <w:t xml:space="preserve">ców. Wykonawca zobowiązany jest </w:t>
      </w:r>
      <w:r w:rsidRPr="00D64386">
        <w:rPr>
          <w:bCs/>
          <w:sz w:val="22"/>
          <w:szCs w:val="22"/>
        </w:rPr>
        <w:t>w</w:t>
      </w:r>
      <w:r w:rsidR="00410916">
        <w:rPr>
          <w:bCs/>
          <w:sz w:val="22"/>
          <w:szCs w:val="22"/>
        </w:rPr>
        <w:t> </w:t>
      </w:r>
      <w:r w:rsidRPr="00D64386">
        <w:rPr>
          <w:bCs/>
          <w:sz w:val="22"/>
          <w:szCs w:val="22"/>
        </w:rPr>
        <w:t>umowie z Podwykonawcą zobowiązać go do wypełniania powyższych obowiązków poprzez przedkładanie kopii umów o pracę oraz kopii zaświadczeń o przeszkoleniu BHP osób realizujących czynności w ramach przedmiotu umowy  oraz listę tych osób, w w/</w:t>
      </w:r>
      <w:r w:rsidR="00EC3D2E">
        <w:rPr>
          <w:bCs/>
          <w:sz w:val="22"/>
          <w:szCs w:val="22"/>
        </w:rPr>
        <w:t>w terminach, do Zamawiającego. u</w:t>
      </w:r>
      <w:r w:rsidRPr="00D64386">
        <w:rPr>
          <w:bCs/>
          <w:sz w:val="22"/>
          <w:szCs w:val="22"/>
        </w:rPr>
        <w:t>st. 1, 2 i 3 w stosunku do Podwykonawców stosuje się odpowiednio.</w:t>
      </w:r>
    </w:p>
    <w:p w:rsidR="0091480A" w:rsidRPr="00D64386" w:rsidRDefault="0091480A" w:rsidP="00C4784B">
      <w:pPr>
        <w:numPr>
          <w:ilvl w:val="0"/>
          <w:numId w:val="38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64386">
        <w:rPr>
          <w:bCs/>
          <w:sz w:val="22"/>
          <w:szCs w:val="22"/>
        </w:rPr>
        <w:t>Nie dotrzymanie przez Wykonawcę powyższych wymogów będzie skutkowało możliwością naliczenia przez Zamawiającego kar umownych</w:t>
      </w:r>
      <w:r w:rsidRPr="00D64386">
        <w:rPr>
          <w:sz w:val="22"/>
          <w:szCs w:val="22"/>
        </w:rPr>
        <w:t>.</w:t>
      </w:r>
    </w:p>
    <w:p w:rsidR="0091480A" w:rsidRPr="00C50225" w:rsidRDefault="0091480A" w:rsidP="00C4784B">
      <w:pPr>
        <w:suppressAutoHyphens/>
        <w:ind w:left="426"/>
        <w:jc w:val="both"/>
        <w:rPr>
          <w:bCs/>
          <w:sz w:val="16"/>
          <w:szCs w:val="16"/>
        </w:rPr>
      </w:pPr>
    </w:p>
    <w:p w:rsidR="0091480A" w:rsidRPr="00ED643D" w:rsidRDefault="00D65AC7" w:rsidP="00C4784B">
      <w:pPr>
        <w:suppressAutoHyphens/>
        <w:contextualSpacing/>
        <w:jc w:val="center"/>
        <w:rPr>
          <w:b/>
          <w:kern w:val="32"/>
        </w:rPr>
      </w:pPr>
      <w:r w:rsidRPr="00ED643D">
        <w:rPr>
          <w:rFonts w:ascii="Cambria" w:hAnsi="Cambria"/>
          <w:b/>
          <w:kern w:val="32"/>
        </w:rPr>
        <w:t>§</w:t>
      </w:r>
      <w:r w:rsidRPr="00ED643D">
        <w:rPr>
          <w:b/>
          <w:kern w:val="32"/>
        </w:rPr>
        <w:t xml:space="preserve"> </w:t>
      </w:r>
      <w:r w:rsidR="001926B3">
        <w:rPr>
          <w:b/>
          <w:kern w:val="32"/>
        </w:rPr>
        <w:t>6</w:t>
      </w:r>
      <w:r w:rsidRPr="00ED643D">
        <w:rPr>
          <w:b/>
          <w:kern w:val="32"/>
        </w:rPr>
        <w:t xml:space="preserve"> </w:t>
      </w:r>
      <w:r w:rsidR="00410916">
        <w:rPr>
          <w:b/>
          <w:kern w:val="32"/>
        </w:rPr>
        <w:t xml:space="preserve">   </w:t>
      </w:r>
      <w:r w:rsidR="00410916" w:rsidRPr="00D77015">
        <w:rPr>
          <w:b/>
          <w:bCs/>
          <w:color w:val="2E0FB1"/>
          <w:sz w:val="22"/>
          <w:szCs w:val="22"/>
        </w:rPr>
        <w:t>(pozostałe obowiązki Wykonawcy)</w:t>
      </w:r>
    </w:p>
    <w:p w:rsidR="0027561F" w:rsidRPr="00ED643D" w:rsidRDefault="0027561F" w:rsidP="00C4784B">
      <w:pPr>
        <w:suppressAutoHyphens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>W ramach przewidzianego w umowie wynagrodzenia Wyko</w:t>
      </w:r>
      <w:r>
        <w:rPr>
          <w:kern w:val="32"/>
          <w:sz w:val="22"/>
          <w:szCs w:val="22"/>
        </w:rPr>
        <w:t>nawca zobowiązuje się dodatkowo</w:t>
      </w:r>
      <w:r w:rsidRPr="00ED643D">
        <w:rPr>
          <w:kern w:val="32"/>
          <w:sz w:val="22"/>
          <w:szCs w:val="22"/>
        </w:rPr>
        <w:t xml:space="preserve"> do następujących obowiązków:</w:t>
      </w:r>
    </w:p>
    <w:p w:rsidR="0027561F" w:rsidRPr="0027561F" w:rsidRDefault="001926B3" w:rsidP="00C4784B">
      <w:pPr>
        <w:numPr>
          <w:ilvl w:val="0"/>
          <w:numId w:val="45"/>
        </w:numPr>
        <w:suppressAutoHyphens/>
        <w:ind w:left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przekazywania </w:t>
      </w:r>
      <w:r w:rsidR="00865557">
        <w:rPr>
          <w:bCs/>
          <w:sz w:val="22"/>
          <w:szCs w:val="22"/>
        </w:rPr>
        <w:t>Zamawiającemu</w:t>
      </w:r>
      <w:r>
        <w:rPr>
          <w:bCs/>
          <w:sz w:val="22"/>
          <w:szCs w:val="22"/>
        </w:rPr>
        <w:t xml:space="preserve"> tygodniowych raportów </w:t>
      </w:r>
      <w:r w:rsidR="0027561F" w:rsidRPr="0027561F">
        <w:rPr>
          <w:bCs/>
          <w:sz w:val="22"/>
          <w:szCs w:val="22"/>
        </w:rPr>
        <w:t>w formie elektronicznej (TER) postępu robót w terminach ustalonych z Inspektorem Nadzoru branży budowlanej;</w:t>
      </w:r>
    </w:p>
    <w:p w:rsidR="0027561F" w:rsidRPr="0027561F" w:rsidRDefault="001926B3" w:rsidP="00C4784B">
      <w:pPr>
        <w:numPr>
          <w:ilvl w:val="0"/>
          <w:numId w:val="45"/>
        </w:numPr>
        <w:suppressAutoHyphens/>
        <w:ind w:left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przekazywania Zamawiającemu </w:t>
      </w:r>
      <w:r w:rsidR="0027561F" w:rsidRPr="0027561F">
        <w:rPr>
          <w:bCs/>
          <w:sz w:val="22"/>
          <w:szCs w:val="22"/>
        </w:rPr>
        <w:t>raportu miesięcznego robót (w formie elektronicznej i papierowej) oraz dokumentacją fotograficzną za dany okres rozliczeniowy,</w:t>
      </w:r>
    </w:p>
    <w:p w:rsidR="0027561F" w:rsidRPr="0027561F" w:rsidRDefault="0027561F" w:rsidP="00C4784B">
      <w:pPr>
        <w:numPr>
          <w:ilvl w:val="0"/>
          <w:numId w:val="45"/>
        </w:numPr>
        <w:suppressAutoHyphens/>
        <w:ind w:left="284"/>
        <w:jc w:val="both"/>
        <w:rPr>
          <w:bCs/>
          <w:sz w:val="22"/>
          <w:szCs w:val="22"/>
        </w:rPr>
      </w:pPr>
      <w:r w:rsidRPr="0027561F">
        <w:rPr>
          <w:bCs/>
          <w:sz w:val="22"/>
          <w:szCs w:val="22"/>
        </w:rPr>
        <w:t>przekazywania wszystkich TER-ów w wersji elektronicznej i papierowej,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jc w:val="both"/>
        <w:rPr>
          <w:kern w:val="32"/>
          <w:sz w:val="22"/>
          <w:szCs w:val="22"/>
        </w:rPr>
      </w:pPr>
      <w:r w:rsidRPr="0027561F">
        <w:rPr>
          <w:bCs/>
          <w:sz w:val="22"/>
          <w:szCs w:val="22"/>
        </w:rPr>
        <w:t>dokonywania</w:t>
      </w:r>
      <w:r w:rsidRPr="00ED643D">
        <w:rPr>
          <w:kern w:val="32"/>
          <w:sz w:val="22"/>
          <w:szCs w:val="22"/>
        </w:rPr>
        <w:t xml:space="preserve"> bieżącej kontroli jakości robót budowlanych i materiałów w ten sposób, iż: </w:t>
      </w:r>
    </w:p>
    <w:p w:rsidR="0027561F" w:rsidRPr="00ED643D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wszystkie materiały, które będą użyte do realizacji przedmiotu zamówienia powinny odpowiadać co do jakości wymogom wyrobów dopuszczonych do obrotu i stosowania w budownictwie określonym Prawa Budowlanego oraz winny odpowiadać wymaganiom, określonym w dokumentacji projektowej oraz SST, </w:t>
      </w:r>
    </w:p>
    <w:p w:rsidR="0027561F" w:rsidRPr="00ED643D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Wykonawca będzie przedkładał Inspektorowi </w:t>
      </w:r>
      <w:r w:rsidR="001926B3">
        <w:rPr>
          <w:kern w:val="32"/>
          <w:sz w:val="22"/>
          <w:szCs w:val="22"/>
        </w:rPr>
        <w:t>N</w:t>
      </w:r>
      <w:r w:rsidR="001926B3" w:rsidRPr="00ED643D">
        <w:rPr>
          <w:kern w:val="32"/>
          <w:sz w:val="22"/>
          <w:szCs w:val="22"/>
        </w:rPr>
        <w:t xml:space="preserve">adzoru </w:t>
      </w:r>
      <w:r w:rsidRPr="00ED643D">
        <w:rPr>
          <w:kern w:val="32"/>
          <w:sz w:val="22"/>
          <w:szCs w:val="22"/>
        </w:rPr>
        <w:t xml:space="preserve">kopie wymaganych zgodnie z obowiązującymi przepisami orzeczeń, atestów oraz deklaracji zgodności na materiały użyte do wykonania umowy, </w:t>
      </w:r>
    </w:p>
    <w:p w:rsidR="0027561F" w:rsidRPr="00ED643D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materiały wykorzystywane przez Wykonawcę w celu wykonania przedmiotu Umowy powinny </w:t>
      </w:r>
      <w:r w:rsidR="00D77015">
        <w:rPr>
          <w:kern w:val="32"/>
          <w:sz w:val="22"/>
          <w:szCs w:val="22"/>
        </w:rPr>
        <w:br/>
      </w:r>
      <w:r w:rsidRPr="00ED643D">
        <w:rPr>
          <w:kern w:val="32"/>
          <w:sz w:val="22"/>
          <w:szCs w:val="22"/>
        </w:rPr>
        <w:t xml:space="preserve">w szczególności: odpowiadać wymaganiom określonym w ustawie z dnia 16 kwietnia 2004 r. o wyrobach budowlanych (Dz. U. z 2014 r. poz. 883 ze zm.) oraz </w:t>
      </w:r>
      <w:proofErr w:type="spellStart"/>
      <w:r w:rsidRPr="00ED643D">
        <w:rPr>
          <w:kern w:val="32"/>
          <w:sz w:val="22"/>
          <w:szCs w:val="22"/>
        </w:rPr>
        <w:t>STWiORB</w:t>
      </w:r>
      <w:proofErr w:type="spellEnd"/>
      <w:r w:rsidRPr="00ED643D">
        <w:rPr>
          <w:kern w:val="32"/>
          <w:sz w:val="22"/>
          <w:szCs w:val="22"/>
        </w:rPr>
        <w:t xml:space="preserve">, posiadać wymagane przepisami prawa certyfikaty, aprobaty techniczne, dopuszczenia do stosowania w Rzeczypospolitej Polskiej oraz w krajach Unii Europejskiej i innych krajach na mocy umów stowarzyszeniowych zawartych z Unią Europejską, być dobrane zgodnie z zasadami wiedzy technicznej, być przeznaczone i przydatne dla celów, do jakich zostały użyte przy </w:t>
      </w:r>
      <w:r w:rsidRPr="00ED643D">
        <w:rPr>
          <w:kern w:val="32"/>
          <w:sz w:val="22"/>
          <w:szCs w:val="22"/>
        </w:rPr>
        <w:lastRenderedPageBreak/>
        <w:t xml:space="preserve">wykonywaniu robót budowlanych, być wolne od praw osób trzecich w dacie ich wykorzystania </w:t>
      </w:r>
      <w:r w:rsidR="00D77015">
        <w:rPr>
          <w:kern w:val="32"/>
          <w:sz w:val="22"/>
          <w:szCs w:val="22"/>
        </w:rPr>
        <w:br/>
      </w:r>
      <w:r w:rsidRPr="00ED643D">
        <w:rPr>
          <w:kern w:val="32"/>
          <w:sz w:val="22"/>
          <w:szCs w:val="22"/>
        </w:rPr>
        <w:t xml:space="preserve">w celu realizacji przedmiotu umowy, </w:t>
      </w:r>
    </w:p>
    <w:p w:rsidR="0027561F" w:rsidRPr="00ED643D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 Wykonawca będzie przeprowadzać pomiary i badania materiałów oraz robót budowlanych zgodnie </w:t>
      </w:r>
      <w:r w:rsidR="00D77015">
        <w:rPr>
          <w:kern w:val="32"/>
          <w:sz w:val="22"/>
          <w:szCs w:val="22"/>
        </w:rPr>
        <w:br/>
      </w:r>
      <w:r w:rsidRPr="00ED643D">
        <w:rPr>
          <w:kern w:val="32"/>
          <w:sz w:val="22"/>
          <w:szCs w:val="22"/>
        </w:rPr>
        <w:t xml:space="preserve">z zasadami kontroli jakości materiałów i robót określonymi w odrębnych przepisach oraz SST, </w:t>
      </w:r>
    </w:p>
    <w:p w:rsidR="0027561F" w:rsidRPr="00ED643D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Inspektor Nadzoru może zobowiązać Wykonawcę do usunięcia materiałów nie odpowiadających normom jakościowym z terenu budowy w wyznaczonym terminie lub ponownego wykonania robót, jeżeli materiały lub jakość wykonanych robót nie spełniają wymagań SST lub nie zapewniają możliwości oddania do użytkowania przedmiotu umowy, </w:t>
      </w:r>
    </w:p>
    <w:p w:rsidR="0027561F" w:rsidRDefault="0027561F" w:rsidP="00C4784B">
      <w:pPr>
        <w:numPr>
          <w:ilvl w:val="0"/>
          <w:numId w:val="44"/>
        </w:numPr>
        <w:tabs>
          <w:tab w:val="left" w:pos="284"/>
        </w:tabs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>Jeżeli Wykonawca nie zastosuje się do wydanych zgodnie z umową poleceń Inspektora Nadzoru w terminie przez niego wskazanym, Zamawiający, po bezskutecznym wezwaniu Wykonawcy do wykonania tych poleceń w terminie 14 dni roboczych, ma prawo zlecić powyższe czynności do wykonania przez osoby trzecie na koszt Wykonawcy (wykonanie zastępcze) i potrącić poniesione w związku z tym wydatki z wynagrodzenia Wykonawcy</w:t>
      </w:r>
      <w:r>
        <w:rPr>
          <w:kern w:val="32"/>
          <w:sz w:val="22"/>
          <w:szCs w:val="22"/>
        </w:rPr>
        <w:t>.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Wykonawca, Podwykonawca lub dalszy Podwykonawca może zastosować  zakwestionowane przez Inspektora nadzoru inwestorskiego materiały do robót budowlanych dopiero wówczas, gdy Wykonawca udowodni, że ich jakość spełnia wymagania, oraz uzyska  pisemną akceptację Inspektora </w:t>
      </w:r>
      <w:r w:rsidR="001926B3">
        <w:rPr>
          <w:kern w:val="32"/>
          <w:sz w:val="22"/>
          <w:szCs w:val="22"/>
        </w:rPr>
        <w:t>N</w:t>
      </w:r>
      <w:r w:rsidR="001926B3" w:rsidRPr="00ED643D">
        <w:rPr>
          <w:kern w:val="32"/>
          <w:sz w:val="22"/>
          <w:szCs w:val="22"/>
        </w:rPr>
        <w:t>adzoru</w:t>
      </w:r>
      <w:r w:rsidRPr="00ED643D">
        <w:rPr>
          <w:kern w:val="32"/>
          <w:sz w:val="22"/>
          <w:szCs w:val="22"/>
        </w:rPr>
        <w:t xml:space="preserve">, 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W przypadku wykorzystania do realizacji robót budowlanych przez Wykonawcę, Podwykonawcę lub dalszego Podwykonawcę nie zaakceptowanych przez Inspektora Nadzoru materiałów, Inspektor </w:t>
      </w:r>
      <w:r w:rsidR="001926B3">
        <w:rPr>
          <w:kern w:val="32"/>
          <w:sz w:val="22"/>
          <w:szCs w:val="22"/>
        </w:rPr>
        <w:t>N</w:t>
      </w:r>
      <w:r w:rsidR="001926B3" w:rsidRPr="00ED643D">
        <w:rPr>
          <w:kern w:val="32"/>
          <w:sz w:val="22"/>
          <w:szCs w:val="22"/>
        </w:rPr>
        <w:t xml:space="preserve">adzoru </w:t>
      </w:r>
      <w:r w:rsidRPr="00ED643D">
        <w:rPr>
          <w:kern w:val="32"/>
          <w:sz w:val="22"/>
          <w:szCs w:val="22"/>
        </w:rPr>
        <w:t xml:space="preserve">może polecić Wykonawcy niezwłoczny ich demontaż i usunięcie oraz zastąpienie zaakceptowanymi materiałami, 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Materiały i roboty budowlane wskazane przez Inspektora nadzoru lub organ upoważniony do kontrolowania budowy powinny być poddawane badaniom służącym potwierdzeniu ich zgodności z odpowiednimi normami i przepisami, 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Badania określone w SST, dokumentacji projektowej i programie zapewnienia jakości robót Wykonawca jest zobowiązany przeprowadzać na własny koszt, </w:t>
      </w:r>
    </w:p>
    <w:p w:rsidR="0027561F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 xml:space="preserve">Bieżące pomiary i badania materiałów oraz robót budowlanych powinny być prowadzone w miejscu wyprodukowania materiałów lub na terenie budowy, </w:t>
      </w:r>
    </w:p>
    <w:p w:rsidR="0027561F" w:rsidRPr="00AD5682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AD5682">
        <w:rPr>
          <w:kern w:val="32"/>
          <w:sz w:val="22"/>
          <w:szCs w:val="22"/>
        </w:rPr>
        <w:t xml:space="preserve">Wykonawca zobowiązany jest zapewnić odpowiedni system kontroli oraz instrumenty, urządzenia, personel i materiały potrzebne do zbadania jakości i ilościom materiałów i robót budowlanych oraz dostarczyć na własny koszt Inspektorowi Nadzoru wymagane próbki materiałów przed ich wykorzystaniem, </w:t>
      </w:r>
    </w:p>
    <w:p w:rsidR="0027561F" w:rsidRPr="00ED643D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>Badania materiałów mogą być przeprowadzone na wniosek i koszt Wykonawcy poza miejscem wyprodukowania i terenem budowy w zaakceptowanej przez Zamawiającego placówce badawczej,</w:t>
      </w:r>
    </w:p>
    <w:p w:rsidR="0027561F" w:rsidRPr="0091480A" w:rsidRDefault="0027561F" w:rsidP="00C4784B">
      <w:pPr>
        <w:numPr>
          <w:ilvl w:val="0"/>
          <w:numId w:val="45"/>
        </w:numPr>
        <w:suppressAutoHyphens/>
        <w:ind w:left="284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>Ponadto Wykonawca zobowiązuje się do:</w:t>
      </w:r>
    </w:p>
    <w:p w:rsidR="0027561F" w:rsidRPr="00ED643D" w:rsidRDefault="0027561F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 w:rsidRPr="00ED643D">
        <w:rPr>
          <w:kern w:val="32"/>
          <w:sz w:val="22"/>
          <w:szCs w:val="22"/>
        </w:rPr>
        <w:t>wyposażenia pracowników Wykonawcy w kaski i kamizelki odblaskowe umożliwiające identyfikację  ich w czasie prowadzenia robót,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>abezpieczenia istniejących znaków geodezyjnych oraz urządzeń zabezpieczających te znaki zgodnie z</w:t>
      </w:r>
      <w:r w:rsidR="004E1822">
        <w:rPr>
          <w:kern w:val="32"/>
          <w:sz w:val="22"/>
          <w:szCs w:val="22"/>
        </w:rPr>
        <w:t> </w:t>
      </w:r>
      <w:r w:rsidR="001926B3">
        <w:rPr>
          <w:kern w:val="32"/>
          <w:sz w:val="22"/>
          <w:szCs w:val="22"/>
        </w:rPr>
        <w:t xml:space="preserve">przepisami </w:t>
      </w:r>
      <w:r w:rsidR="0027561F" w:rsidRPr="00ED643D">
        <w:rPr>
          <w:kern w:val="32"/>
          <w:sz w:val="22"/>
          <w:szCs w:val="22"/>
        </w:rPr>
        <w:t xml:space="preserve">ustawy z dnia 17 maja 1989 r. Prawo geodezyjne i kartograficzne (Dz. U. z 2015 r. poz. 520 ze zm.),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 xml:space="preserve">apewnienia sprzętu, urządzeń, pracowników i materiałów potrzebnych do wykonania badań na etapie przygotowania się do robót oraz podczas realizacji budowy zgodnie z wymaganiami zawartymi w </w:t>
      </w:r>
      <w:r w:rsidR="001926B3">
        <w:rPr>
          <w:kern w:val="32"/>
          <w:sz w:val="22"/>
          <w:szCs w:val="22"/>
        </w:rPr>
        <w:t>SIWZ</w:t>
      </w:r>
      <w:r w:rsidR="0027561F" w:rsidRPr="00ED643D">
        <w:rPr>
          <w:kern w:val="32"/>
          <w:sz w:val="22"/>
          <w:szCs w:val="22"/>
        </w:rPr>
        <w:t xml:space="preserve">. Koszty wykonania wszystkich próbek oraz przeprowadzenia badań ponosi Wykonawca.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p</w:t>
      </w:r>
      <w:r w:rsidR="0027561F" w:rsidRPr="00ED643D">
        <w:rPr>
          <w:kern w:val="32"/>
          <w:sz w:val="22"/>
          <w:szCs w:val="22"/>
        </w:rPr>
        <w:t xml:space="preserve">osiadania lub zapewnia  sobie dostępu do laboratorium wyposażonego w sprzęt do badań kontrolnych wymaganych postanowieniami SIWZ </w:t>
      </w:r>
      <w:r>
        <w:rPr>
          <w:kern w:val="32"/>
          <w:sz w:val="22"/>
          <w:szCs w:val="22"/>
        </w:rPr>
        <w:t>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p</w:t>
      </w:r>
      <w:r w:rsidR="0027561F" w:rsidRPr="00ED643D">
        <w:rPr>
          <w:kern w:val="32"/>
          <w:sz w:val="22"/>
          <w:szCs w:val="22"/>
        </w:rPr>
        <w:t xml:space="preserve">rzedstawienia do zatwierdzenia Inspektorowi nadzoru wymaganych świadectw jakości (aktualnych aprobat technicznych, deklaracji zgodności) na wszystkie wbudowywane materiały minimum 14 dni przed planowanym wbudowaniem,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 xml:space="preserve">apewnienia bezpieczeństwa, utrzymania oznakowania pionowego i poziomego, utrzymania nawierzchni, w tym również odśnieżanie w okresach zimowych odcinków znajdujących się na terenie budowy oraz odcinków przekazanych przez Zamawiającego podczas trwania robót zgodnie z umową,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u</w:t>
      </w:r>
      <w:r w:rsidR="0027561F" w:rsidRPr="00ED643D">
        <w:rPr>
          <w:kern w:val="32"/>
          <w:sz w:val="22"/>
          <w:szCs w:val="22"/>
        </w:rPr>
        <w:t xml:space="preserve">trzymania na własny koszt stałego dostępu do wszystkich nieruchomości przy drodze przez cały okres trwania robót,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p</w:t>
      </w:r>
      <w:r w:rsidR="0027561F" w:rsidRPr="00ED643D">
        <w:rPr>
          <w:kern w:val="32"/>
          <w:sz w:val="22"/>
          <w:szCs w:val="22"/>
        </w:rPr>
        <w:t>odjęcia na własną odpowiedzialność i własny koszt wszelkich środków zapobiegawczych wymaganych przez rzetelną praktykę budowlaną oraz aktualne okoliczności w celu zabezpieczenia nieruchomości (w</w:t>
      </w:r>
      <w:r w:rsidR="004E1822">
        <w:t> </w:t>
      </w:r>
      <w:r w:rsidR="0027561F" w:rsidRPr="00ED643D">
        <w:rPr>
          <w:kern w:val="32"/>
          <w:sz w:val="22"/>
          <w:szCs w:val="22"/>
        </w:rPr>
        <w:t xml:space="preserve">tym budynków) sąsiadujących z placem budowy przed jakimkolwiek oddziaływaniem czy uszkodzeniami,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 xml:space="preserve">apewnienia upoważnionym do tego organom, Inspektorom Nadzoru i wszystkim osobom przez niego upoważnionym dostępu do terenu budowy oraz wszystkich miejsc, gdzie są wykonywane lub gdzie przewiduje się wykonywanie robót związanych z realizacją umowy,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s</w:t>
      </w:r>
      <w:r w:rsidR="0027561F" w:rsidRPr="00ED643D">
        <w:rPr>
          <w:kern w:val="32"/>
          <w:sz w:val="22"/>
          <w:szCs w:val="22"/>
        </w:rPr>
        <w:t xml:space="preserve">tosowania się do wszystkich poleceń Inspektorów Nadzoru, które są zgodne z prawem obowiązującym w Polsce,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lastRenderedPageBreak/>
        <w:t>i</w:t>
      </w:r>
      <w:r w:rsidR="0027561F" w:rsidRPr="00ED643D">
        <w:rPr>
          <w:kern w:val="32"/>
          <w:sz w:val="22"/>
          <w:szCs w:val="22"/>
        </w:rPr>
        <w:t xml:space="preserve">nformowania pisemnie Inspektora Nadzoru o problemach lub okolicznościach, które mogą wpłynąć na jakość robót lub opóźnienie terminu zakończenia robót, 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>głaszania Inspektorom Nadzoru do odbioru robót zanikających i ulegających zakryciu wpisem do dziennika budowy. Zgłoszenie należy przedstawić z minimum jednodniowym wyprzedzeniem planowanego zakończenia robót przewidzianych do odbioru. Inspektor Nadzoru ma obowiązek przystąpić do odbioru robót w terminie 3 dni roboczych, licząc od daty wpisu w dzienniku budowy. Wykonawca zobowiązany jest do uzyskania potwierdzenia odbioru robót związanych z przebudową sieci i urządzeń umieszczonych w pasie drogowym przez właścicieli tych sieci i urządzeń; prawidłowość wykonanych robót ulegających zakryciu musi być potwierdzona wpisem do dziennika budowy przez Inspektora nadzoru,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p</w:t>
      </w:r>
      <w:r w:rsidR="0027561F" w:rsidRPr="00ED643D">
        <w:rPr>
          <w:kern w:val="32"/>
          <w:sz w:val="22"/>
          <w:szCs w:val="22"/>
        </w:rPr>
        <w:t>obierania próbek i przeprowa</w:t>
      </w:r>
      <w:r>
        <w:rPr>
          <w:kern w:val="32"/>
          <w:sz w:val="22"/>
          <w:szCs w:val="22"/>
        </w:rPr>
        <w:t>dzenie badań na koszt Wykonawcy,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p</w:t>
      </w:r>
      <w:r w:rsidR="0027561F" w:rsidRPr="00ED643D">
        <w:rPr>
          <w:kern w:val="32"/>
          <w:sz w:val="22"/>
          <w:szCs w:val="22"/>
        </w:rPr>
        <w:t>rzeprowadzenia dodatkowych badań na żądanie Zamawiającego, a w przypadku, gdy badania te wykażą zastosowanie materiałów lub wykonanie robót niezgodnie z umo</w:t>
      </w:r>
      <w:r>
        <w:rPr>
          <w:kern w:val="32"/>
          <w:sz w:val="22"/>
          <w:szCs w:val="22"/>
        </w:rPr>
        <w:t>wą, pokrycie kosztów tych badań,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u</w:t>
      </w:r>
      <w:r w:rsidR="0027561F" w:rsidRPr="00ED643D">
        <w:rPr>
          <w:kern w:val="32"/>
          <w:sz w:val="22"/>
          <w:szCs w:val="22"/>
        </w:rPr>
        <w:t>czestniczenia w co tygodn</w:t>
      </w:r>
      <w:r>
        <w:rPr>
          <w:kern w:val="32"/>
          <w:sz w:val="22"/>
          <w:szCs w:val="22"/>
        </w:rPr>
        <w:t>iowych naradach koordynacyjnych,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o</w:t>
      </w:r>
      <w:r w:rsidR="0027561F" w:rsidRPr="00ED643D">
        <w:rPr>
          <w:kern w:val="32"/>
          <w:sz w:val="22"/>
          <w:szCs w:val="22"/>
        </w:rPr>
        <w:t>pracowania w terminie 7 dni od podpisania umowy i przedstawienie do akceptacji Zamawiającego schematu organizacyjnego personelu Wykonawcy wraz ze szczegółowym zakresem uprawnień i</w:t>
      </w:r>
      <w:r w:rsidR="004E1822">
        <w:rPr>
          <w:kern w:val="32"/>
          <w:sz w:val="22"/>
          <w:szCs w:val="22"/>
        </w:rPr>
        <w:t> </w:t>
      </w:r>
      <w:r w:rsidR="0027561F" w:rsidRPr="00ED643D">
        <w:rPr>
          <w:kern w:val="32"/>
          <w:sz w:val="22"/>
          <w:szCs w:val="22"/>
        </w:rPr>
        <w:t>obowiązków, jakie Wykonawca zamierza powierzyć poszczególnym osobom oraz sporządzenie i</w:t>
      </w:r>
      <w:r w:rsidR="004E1822">
        <w:rPr>
          <w:kern w:val="32"/>
          <w:sz w:val="22"/>
          <w:szCs w:val="22"/>
        </w:rPr>
        <w:t> </w:t>
      </w:r>
      <w:r w:rsidR="0027561F" w:rsidRPr="00ED643D">
        <w:rPr>
          <w:kern w:val="32"/>
          <w:sz w:val="22"/>
          <w:szCs w:val="22"/>
        </w:rPr>
        <w:t>przekazanie w tym samym czasie wykazu telefonów kontaktowych oraz adresów mailowych do wszystkich tych osób,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z</w:t>
      </w:r>
      <w:r w:rsidR="0027561F" w:rsidRPr="00ED643D">
        <w:rPr>
          <w:kern w:val="32"/>
          <w:sz w:val="22"/>
          <w:szCs w:val="22"/>
        </w:rPr>
        <w:t xml:space="preserve">apewnienie osoby odpowiedzialnej </w:t>
      </w:r>
      <w:r>
        <w:rPr>
          <w:kern w:val="32"/>
          <w:sz w:val="22"/>
          <w:szCs w:val="22"/>
        </w:rPr>
        <w:t>za sprawy BHP na terenie budowy,</w:t>
      </w:r>
    </w:p>
    <w:p w:rsidR="0027561F" w:rsidRPr="00ED643D" w:rsidRDefault="00016ED6" w:rsidP="00C4784B">
      <w:pPr>
        <w:numPr>
          <w:ilvl w:val="0"/>
          <w:numId w:val="48"/>
        </w:numPr>
        <w:suppressAutoHyphens/>
        <w:ind w:left="567"/>
        <w:contextualSpacing/>
        <w:jc w:val="both"/>
        <w:rPr>
          <w:kern w:val="32"/>
          <w:sz w:val="22"/>
          <w:szCs w:val="22"/>
        </w:rPr>
      </w:pPr>
      <w:r>
        <w:rPr>
          <w:kern w:val="32"/>
          <w:sz w:val="22"/>
          <w:szCs w:val="22"/>
        </w:rPr>
        <w:t>c</w:t>
      </w:r>
      <w:r w:rsidR="0027561F" w:rsidRPr="00ED643D">
        <w:rPr>
          <w:kern w:val="32"/>
          <w:sz w:val="22"/>
          <w:szCs w:val="22"/>
        </w:rPr>
        <w:t>iągłego przebywania na budowie  w trakcie prowadzenia prac lub robót przez Kierownika Budowy.</w:t>
      </w:r>
    </w:p>
    <w:p w:rsidR="008C357D" w:rsidRPr="00C50225" w:rsidRDefault="008C357D" w:rsidP="00C4784B">
      <w:pPr>
        <w:suppressAutoHyphens/>
        <w:jc w:val="center"/>
        <w:rPr>
          <w:bCs/>
          <w:sz w:val="16"/>
          <w:szCs w:val="16"/>
        </w:rPr>
      </w:pPr>
    </w:p>
    <w:p w:rsidR="00976D5B" w:rsidRPr="00016ED6" w:rsidRDefault="008C357D" w:rsidP="00C4784B">
      <w:pPr>
        <w:suppressAutoHyphens/>
        <w:jc w:val="center"/>
        <w:rPr>
          <w:b/>
          <w:bCs/>
          <w:color w:val="2E0FB1"/>
          <w:sz w:val="22"/>
          <w:szCs w:val="22"/>
        </w:rPr>
      </w:pPr>
      <w:r w:rsidRPr="00F424C7">
        <w:rPr>
          <w:b/>
          <w:bCs/>
          <w:sz w:val="22"/>
          <w:szCs w:val="22"/>
        </w:rPr>
        <w:sym w:font="Arial" w:char="00A7"/>
      </w:r>
      <w:r w:rsidRPr="00F424C7">
        <w:rPr>
          <w:b/>
          <w:bCs/>
          <w:sz w:val="22"/>
          <w:szCs w:val="22"/>
        </w:rPr>
        <w:t xml:space="preserve"> </w:t>
      </w:r>
      <w:r w:rsidR="0043148D">
        <w:rPr>
          <w:b/>
          <w:bCs/>
          <w:sz w:val="22"/>
          <w:szCs w:val="22"/>
        </w:rPr>
        <w:t>7</w:t>
      </w:r>
      <w:r w:rsidR="001926B3" w:rsidRPr="00F424C7">
        <w:rPr>
          <w:b/>
          <w:bCs/>
          <w:sz w:val="22"/>
          <w:szCs w:val="22"/>
        </w:rPr>
        <w:t xml:space="preserve"> </w:t>
      </w:r>
      <w:r w:rsidR="004E1822">
        <w:rPr>
          <w:b/>
          <w:bCs/>
          <w:sz w:val="22"/>
          <w:szCs w:val="22"/>
        </w:rPr>
        <w:t xml:space="preserve">   </w:t>
      </w:r>
      <w:r w:rsidR="004E1822" w:rsidRPr="00D77015">
        <w:rPr>
          <w:b/>
          <w:bCs/>
          <w:color w:val="2E0FB1"/>
          <w:sz w:val="22"/>
          <w:szCs w:val="22"/>
        </w:rPr>
        <w:t>(rozliczenie robót – jednorazowe)</w:t>
      </w:r>
    </w:p>
    <w:p w:rsidR="001926B3" w:rsidRDefault="008C357D" w:rsidP="00C4784B">
      <w:pPr>
        <w:numPr>
          <w:ilvl w:val="3"/>
          <w:numId w:val="8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ED643D">
        <w:rPr>
          <w:bCs/>
          <w:sz w:val="22"/>
          <w:szCs w:val="22"/>
        </w:rPr>
        <w:t xml:space="preserve">Rozliczanie </w:t>
      </w:r>
      <w:r w:rsidR="001926B3">
        <w:rPr>
          <w:bCs/>
          <w:sz w:val="22"/>
          <w:szCs w:val="22"/>
        </w:rPr>
        <w:t xml:space="preserve">wynagrodzenia Wykonawcy </w:t>
      </w:r>
      <w:r w:rsidRPr="00ED643D">
        <w:rPr>
          <w:bCs/>
          <w:sz w:val="22"/>
          <w:szCs w:val="22"/>
        </w:rPr>
        <w:t xml:space="preserve">za wykonane roboty nastąpi jednorazowo fakturą końcową, </w:t>
      </w:r>
      <w:r w:rsidR="001926B3">
        <w:rPr>
          <w:bCs/>
          <w:sz w:val="22"/>
          <w:szCs w:val="22"/>
        </w:rPr>
        <w:t xml:space="preserve">którą Wykonawca ma prawo wystawić nie wcześniej niż </w:t>
      </w:r>
      <w:r w:rsidRPr="00ED643D">
        <w:rPr>
          <w:bCs/>
          <w:sz w:val="22"/>
          <w:szCs w:val="22"/>
        </w:rPr>
        <w:t>po odbiorze końcowym potwierdzającym wykonanie przedmiotu umowy</w:t>
      </w:r>
      <w:r w:rsidR="0043148D">
        <w:rPr>
          <w:bCs/>
          <w:sz w:val="22"/>
          <w:szCs w:val="22"/>
        </w:rPr>
        <w:t xml:space="preserve"> zgodnie z</w:t>
      </w:r>
      <w:r w:rsidR="001926B3">
        <w:rPr>
          <w:bCs/>
          <w:sz w:val="22"/>
          <w:szCs w:val="22"/>
        </w:rPr>
        <w:t xml:space="preserve"> </w:t>
      </w:r>
      <w:r w:rsidR="001926B3" w:rsidRPr="001926B3">
        <w:rPr>
          <w:bCs/>
          <w:sz w:val="22"/>
          <w:szCs w:val="22"/>
        </w:rPr>
        <w:t>postanowieniami niniejszej umowy</w:t>
      </w:r>
      <w:r w:rsidR="0043148D">
        <w:rPr>
          <w:bCs/>
          <w:sz w:val="22"/>
          <w:szCs w:val="22"/>
        </w:rPr>
        <w:t>.</w:t>
      </w:r>
    </w:p>
    <w:p w:rsidR="008C357D" w:rsidRPr="00ED643D" w:rsidRDefault="008C357D" w:rsidP="00C4784B">
      <w:pPr>
        <w:numPr>
          <w:ilvl w:val="3"/>
          <w:numId w:val="8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F008EA">
        <w:rPr>
          <w:bCs/>
          <w:sz w:val="22"/>
          <w:szCs w:val="22"/>
        </w:rPr>
        <w:t xml:space="preserve">Faktura </w:t>
      </w:r>
      <w:r w:rsidR="001926B3">
        <w:rPr>
          <w:bCs/>
          <w:sz w:val="22"/>
          <w:szCs w:val="22"/>
        </w:rPr>
        <w:t>obejmująca wynagrodzenie Wykonawcy</w:t>
      </w:r>
      <w:r w:rsidR="001926B3" w:rsidRPr="00F008EA">
        <w:rPr>
          <w:bCs/>
          <w:sz w:val="22"/>
          <w:szCs w:val="22"/>
        </w:rPr>
        <w:t xml:space="preserve"> </w:t>
      </w:r>
      <w:r w:rsidRPr="00F008EA">
        <w:rPr>
          <w:bCs/>
          <w:sz w:val="22"/>
          <w:szCs w:val="22"/>
        </w:rPr>
        <w:t xml:space="preserve">będzie płatna w terminie do </w:t>
      </w:r>
      <w:r w:rsidRPr="00F424C7">
        <w:rPr>
          <w:bCs/>
          <w:sz w:val="22"/>
          <w:szCs w:val="22"/>
        </w:rPr>
        <w:t>30 dni</w:t>
      </w:r>
      <w:r w:rsidRPr="00F008EA">
        <w:rPr>
          <w:bCs/>
          <w:sz w:val="22"/>
          <w:szCs w:val="22"/>
        </w:rPr>
        <w:t xml:space="preserve"> od daty jej otrzymania przez Zamawiającego.</w:t>
      </w:r>
      <w:r w:rsidRPr="00F008EA">
        <w:rPr>
          <w:sz w:val="22"/>
          <w:szCs w:val="22"/>
        </w:rPr>
        <w:t xml:space="preserve"> </w:t>
      </w:r>
    </w:p>
    <w:p w:rsidR="008C357D" w:rsidRPr="001926B3" w:rsidRDefault="001926B3" w:rsidP="00C4784B">
      <w:pPr>
        <w:numPr>
          <w:ilvl w:val="3"/>
          <w:numId w:val="8"/>
        </w:numPr>
        <w:suppressAutoHyphens/>
        <w:ind w:left="397" w:hanging="39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Należności Wykonawcy </w:t>
      </w:r>
      <w:r w:rsidR="008C357D" w:rsidRPr="00ED643D">
        <w:rPr>
          <w:bCs/>
          <w:sz w:val="22"/>
          <w:szCs w:val="22"/>
        </w:rPr>
        <w:t xml:space="preserve">płatne </w:t>
      </w:r>
      <w:r>
        <w:rPr>
          <w:bCs/>
          <w:sz w:val="22"/>
          <w:szCs w:val="22"/>
        </w:rPr>
        <w:t xml:space="preserve">będą </w:t>
      </w:r>
      <w:r w:rsidR="008C357D" w:rsidRPr="00ED643D">
        <w:rPr>
          <w:bCs/>
          <w:sz w:val="22"/>
          <w:szCs w:val="22"/>
        </w:rPr>
        <w:t>przelewem na konto wskazane przez Wykonawcę na fakturze.</w:t>
      </w:r>
      <w:r w:rsidR="008C357D" w:rsidRPr="001926B3">
        <w:rPr>
          <w:bCs/>
          <w:sz w:val="22"/>
          <w:szCs w:val="22"/>
        </w:rPr>
        <w:t>Za datę zapłaty przyjmuje się datę obciążenia rachunku Zamawiającego.</w:t>
      </w:r>
    </w:p>
    <w:p w:rsidR="008C357D" w:rsidRPr="00ED643D" w:rsidRDefault="008C357D" w:rsidP="00C4784B">
      <w:pPr>
        <w:numPr>
          <w:ilvl w:val="3"/>
          <w:numId w:val="8"/>
        </w:numPr>
        <w:suppressAutoHyphens/>
        <w:ind w:left="397" w:hanging="397"/>
        <w:jc w:val="both"/>
        <w:rPr>
          <w:bCs/>
          <w:sz w:val="22"/>
          <w:szCs w:val="22"/>
        </w:rPr>
      </w:pPr>
      <w:r w:rsidRPr="00ED643D">
        <w:rPr>
          <w:bCs/>
          <w:sz w:val="22"/>
          <w:szCs w:val="22"/>
        </w:rPr>
        <w:t xml:space="preserve">Przy realizacji umowy nie będą stosowane </w:t>
      </w:r>
      <w:r w:rsidR="001926B3">
        <w:rPr>
          <w:bCs/>
          <w:sz w:val="22"/>
          <w:szCs w:val="22"/>
        </w:rPr>
        <w:t xml:space="preserve">rozliczenie i </w:t>
      </w:r>
      <w:r w:rsidRPr="00ED643D">
        <w:rPr>
          <w:bCs/>
          <w:sz w:val="22"/>
          <w:szCs w:val="22"/>
        </w:rPr>
        <w:t xml:space="preserve">faktury częściowe. </w:t>
      </w:r>
    </w:p>
    <w:p w:rsidR="008C357D" w:rsidRPr="00C50225" w:rsidRDefault="008C357D" w:rsidP="00C4784B">
      <w:pPr>
        <w:suppressAutoHyphens/>
        <w:jc w:val="center"/>
        <w:rPr>
          <w:b/>
          <w:bCs/>
          <w:sz w:val="16"/>
          <w:szCs w:val="16"/>
          <w:highlight w:val="red"/>
        </w:rPr>
      </w:pPr>
    </w:p>
    <w:p w:rsidR="008C75A2" w:rsidRDefault="00191AD2" w:rsidP="00C4784B">
      <w:pPr>
        <w:suppressAutoHyphens/>
        <w:jc w:val="center"/>
        <w:rPr>
          <w:b/>
          <w:bCs/>
          <w:color w:val="000000"/>
          <w:sz w:val="22"/>
          <w:szCs w:val="22"/>
        </w:rPr>
      </w:pPr>
      <w:r w:rsidRPr="00FC2DC1">
        <w:rPr>
          <w:b/>
          <w:bCs/>
          <w:color w:val="000000"/>
          <w:sz w:val="22"/>
          <w:szCs w:val="22"/>
        </w:rPr>
        <w:sym w:font="Arial" w:char="00A7"/>
      </w:r>
      <w:r w:rsidRPr="00FC2DC1">
        <w:rPr>
          <w:b/>
          <w:bCs/>
          <w:color w:val="000000"/>
          <w:sz w:val="22"/>
          <w:szCs w:val="22"/>
        </w:rPr>
        <w:t xml:space="preserve"> </w:t>
      </w:r>
      <w:r w:rsidR="0043148D">
        <w:rPr>
          <w:b/>
          <w:bCs/>
          <w:color w:val="000000"/>
          <w:sz w:val="22"/>
          <w:szCs w:val="22"/>
        </w:rPr>
        <w:t>8</w:t>
      </w:r>
      <w:r w:rsidR="001866E5" w:rsidRPr="00FC2DC1">
        <w:rPr>
          <w:b/>
          <w:bCs/>
          <w:color w:val="000000"/>
          <w:sz w:val="22"/>
          <w:szCs w:val="22"/>
        </w:rPr>
        <w:t xml:space="preserve"> </w:t>
      </w:r>
      <w:r w:rsidR="000A3A6F">
        <w:rPr>
          <w:b/>
          <w:bCs/>
          <w:color w:val="000000"/>
          <w:sz w:val="22"/>
          <w:szCs w:val="22"/>
        </w:rPr>
        <w:t xml:space="preserve"> </w:t>
      </w:r>
      <w:r w:rsidR="000A3A6F" w:rsidRPr="00D77015">
        <w:rPr>
          <w:b/>
          <w:bCs/>
          <w:color w:val="2E0FB1"/>
          <w:sz w:val="22"/>
          <w:szCs w:val="22"/>
        </w:rPr>
        <w:t>(nadzór nad realizacją zamówienia)</w:t>
      </w:r>
    </w:p>
    <w:p w:rsidR="00191AD2" w:rsidRPr="00FC2DC1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B21A23">
        <w:rPr>
          <w:sz w:val="22"/>
          <w:szCs w:val="22"/>
        </w:rPr>
        <w:t>Zamawiający zapewnia Inspektora Nadzoru i upoważnia go</w:t>
      </w:r>
      <w:r w:rsidRPr="00FC2DC1">
        <w:rPr>
          <w:sz w:val="22"/>
          <w:szCs w:val="22"/>
        </w:rPr>
        <w:t xml:space="preserve"> do kontrolowania rozliczeń budowy. Inspektor Nadzoru nie jest upoważniony do dokonywania zmian treści niniejszej umowy.</w:t>
      </w:r>
    </w:p>
    <w:p w:rsidR="00191AD2" w:rsidRPr="00FC2DC1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FC2DC1">
        <w:rPr>
          <w:sz w:val="22"/>
          <w:szCs w:val="22"/>
        </w:rPr>
        <w:t xml:space="preserve">Wykonawca zapewnia </w:t>
      </w:r>
      <w:r w:rsidR="001926B3">
        <w:rPr>
          <w:sz w:val="22"/>
          <w:szCs w:val="22"/>
        </w:rPr>
        <w:t>K</w:t>
      </w:r>
      <w:r w:rsidR="001926B3" w:rsidRPr="00FC2DC1">
        <w:rPr>
          <w:sz w:val="22"/>
          <w:szCs w:val="22"/>
        </w:rPr>
        <w:t xml:space="preserve">ierownika </w:t>
      </w:r>
      <w:r w:rsidR="001926B3">
        <w:rPr>
          <w:sz w:val="22"/>
          <w:szCs w:val="22"/>
        </w:rPr>
        <w:t>B</w:t>
      </w:r>
      <w:r w:rsidR="001926B3" w:rsidRPr="00FC2DC1">
        <w:rPr>
          <w:sz w:val="22"/>
          <w:szCs w:val="22"/>
        </w:rPr>
        <w:t>udowy</w:t>
      </w:r>
      <w:r w:rsidRPr="00FC2DC1">
        <w:rPr>
          <w:sz w:val="22"/>
          <w:szCs w:val="22"/>
        </w:rPr>
        <w:t>, który będzie posiadał uprawnienia do sprawowania samodzielnych funkcji technicznych w</w:t>
      </w:r>
      <w:r w:rsidR="00001DCF">
        <w:rPr>
          <w:sz w:val="22"/>
          <w:szCs w:val="22"/>
        </w:rPr>
        <w:t xml:space="preserve"> </w:t>
      </w:r>
      <w:r w:rsidRPr="00FC2DC1">
        <w:rPr>
          <w:sz w:val="22"/>
          <w:szCs w:val="22"/>
        </w:rPr>
        <w:t>budownictwie w zakresie kierowania robotami budowlanymi</w:t>
      </w:r>
      <w:r w:rsidR="001926B3">
        <w:rPr>
          <w:sz w:val="22"/>
          <w:szCs w:val="22"/>
        </w:rPr>
        <w:t>.</w:t>
      </w:r>
    </w:p>
    <w:p w:rsidR="00191AD2" w:rsidRPr="00FC2DC1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color w:val="000000"/>
          <w:sz w:val="22"/>
          <w:szCs w:val="22"/>
        </w:rPr>
      </w:pPr>
      <w:r w:rsidRPr="00FC2DC1">
        <w:rPr>
          <w:color w:val="000000"/>
          <w:sz w:val="22"/>
          <w:szCs w:val="22"/>
        </w:rPr>
        <w:t xml:space="preserve">Istnieje możliwość dokonania zmiany </w:t>
      </w:r>
      <w:r w:rsidR="001926B3">
        <w:rPr>
          <w:color w:val="000000"/>
          <w:sz w:val="22"/>
          <w:szCs w:val="22"/>
        </w:rPr>
        <w:t>K</w:t>
      </w:r>
      <w:r w:rsidR="001926B3" w:rsidRPr="00FC2DC1">
        <w:rPr>
          <w:color w:val="000000"/>
          <w:sz w:val="22"/>
          <w:szCs w:val="22"/>
        </w:rPr>
        <w:t xml:space="preserve">ierownika </w:t>
      </w:r>
      <w:r w:rsidR="001926B3">
        <w:rPr>
          <w:color w:val="000000"/>
          <w:sz w:val="22"/>
          <w:szCs w:val="22"/>
        </w:rPr>
        <w:t>B</w:t>
      </w:r>
      <w:r w:rsidR="001926B3" w:rsidRPr="00FC2DC1">
        <w:rPr>
          <w:color w:val="000000"/>
          <w:sz w:val="22"/>
          <w:szCs w:val="22"/>
        </w:rPr>
        <w:t xml:space="preserve">udowy </w:t>
      </w:r>
      <w:r w:rsidRPr="00FC2DC1">
        <w:rPr>
          <w:color w:val="000000"/>
          <w:sz w:val="22"/>
          <w:szCs w:val="22"/>
        </w:rPr>
        <w:t>jedynie za uprzednią pisemną zgodą Zamawiającego.</w:t>
      </w:r>
    </w:p>
    <w:p w:rsidR="00191AD2" w:rsidRPr="00FC2DC1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FC2DC1">
        <w:rPr>
          <w:sz w:val="22"/>
          <w:szCs w:val="22"/>
        </w:rPr>
        <w:t xml:space="preserve">Wykonawca niezwłocznie z własnej inicjatywy proponuje zmianę osoby wyszczególnionej w </w:t>
      </w:r>
      <w:r w:rsidRPr="00F424C7">
        <w:rPr>
          <w:sz w:val="22"/>
          <w:szCs w:val="22"/>
        </w:rPr>
        <w:t>ust. 2</w:t>
      </w:r>
      <w:r w:rsidRPr="00FC2DC1">
        <w:rPr>
          <w:sz w:val="22"/>
          <w:szCs w:val="22"/>
        </w:rPr>
        <w:t xml:space="preserve"> </w:t>
      </w:r>
      <w:r w:rsidR="00A32B62">
        <w:rPr>
          <w:sz w:val="22"/>
          <w:szCs w:val="22"/>
        </w:rPr>
        <w:br/>
      </w:r>
      <w:r w:rsidRPr="00FC2DC1">
        <w:rPr>
          <w:sz w:val="22"/>
          <w:szCs w:val="22"/>
        </w:rPr>
        <w:t>w następujących przypadkach:</w:t>
      </w:r>
    </w:p>
    <w:p w:rsidR="00191AD2" w:rsidRPr="00FC2DC1" w:rsidRDefault="00191AD2" w:rsidP="00C4784B">
      <w:pPr>
        <w:numPr>
          <w:ilvl w:val="0"/>
          <w:numId w:val="17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FC2DC1">
        <w:rPr>
          <w:sz w:val="22"/>
          <w:szCs w:val="22"/>
        </w:rPr>
        <w:t>śmierci, chor</w:t>
      </w:r>
      <w:r w:rsidR="00016ED6">
        <w:rPr>
          <w:sz w:val="22"/>
          <w:szCs w:val="22"/>
        </w:rPr>
        <w:t>oby lub innych zdarzeń losowych,</w:t>
      </w:r>
    </w:p>
    <w:p w:rsidR="00191AD2" w:rsidRPr="00FC2DC1" w:rsidRDefault="00191AD2" w:rsidP="00C4784B">
      <w:pPr>
        <w:numPr>
          <w:ilvl w:val="0"/>
          <w:numId w:val="17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FC2DC1">
        <w:rPr>
          <w:sz w:val="22"/>
          <w:szCs w:val="22"/>
        </w:rPr>
        <w:t>jeżeli zmiana tej osoby stanie się konieczna z jakichkolwiek innych przyczyn niezależnych od Wykonawcy.</w:t>
      </w:r>
    </w:p>
    <w:p w:rsidR="00191AD2" w:rsidRPr="00FC2DC1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FC2DC1">
        <w:rPr>
          <w:sz w:val="22"/>
          <w:szCs w:val="22"/>
        </w:rPr>
        <w:t xml:space="preserve">W przypadku zmiany </w:t>
      </w:r>
      <w:r w:rsidR="001866E5">
        <w:rPr>
          <w:sz w:val="22"/>
          <w:szCs w:val="22"/>
        </w:rPr>
        <w:t>K</w:t>
      </w:r>
      <w:r w:rsidR="001866E5" w:rsidRPr="00FC2DC1">
        <w:rPr>
          <w:sz w:val="22"/>
          <w:szCs w:val="22"/>
        </w:rPr>
        <w:t xml:space="preserve">ierownika </w:t>
      </w:r>
      <w:r w:rsidR="001866E5">
        <w:rPr>
          <w:sz w:val="22"/>
          <w:szCs w:val="22"/>
        </w:rPr>
        <w:t>B</w:t>
      </w:r>
      <w:r w:rsidR="001866E5" w:rsidRPr="00FC2DC1">
        <w:rPr>
          <w:sz w:val="22"/>
          <w:szCs w:val="22"/>
        </w:rPr>
        <w:t>udowy</w:t>
      </w:r>
      <w:r w:rsidRPr="00FC2DC1">
        <w:rPr>
          <w:sz w:val="22"/>
          <w:szCs w:val="22"/>
        </w:rPr>
        <w:t>, nowa osoba powołana do pełnienia ww. obowiązków musi spełniać wymagania określone w specyfikacji istotnych warunków zamówienia dla tej funkcji.</w:t>
      </w:r>
    </w:p>
    <w:p w:rsidR="00310B8E" w:rsidRPr="000456FD" w:rsidRDefault="00191AD2" w:rsidP="00C4784B">
      <w:pPr>
        <w:numPr>
          <w:ilvl w:val="0"/>
          <w:numId w:val="2"/>
        </w:numPr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FC2DC1">
        <w:rPr>
          <w:sz w:val="22"/>
          <w:szCs w:val="22"/>
        </w:rPr>
        <w:t xml:space="preserve">Zamawiający może zażądać od Wykonawcy zmiany osoby, o której mowa w </w:t>
      </w:r>
      <w:r w:rsidRPr="00F424C7">
        <w:rPr>
          <w:sz w:val="22"/>
          <w:szCs w:val="22"/>
        </w:rPr>
        <w:t>ust. 2</w:t>
      </w:r>
      <w:r w:rsidRPr="00FC2DC1">
        <w:rPr>
          <w:sz w:val="22"/>
          <w:szCs w:val="22"/>
        </w:rPr>
        <w:t xml:space="preserve"> jeżeli uzna, że nie wykonuje należycie swoich obowiązków. Wykonawca obowiązany jest dokonać zmiany tej osoby w</w:t>
      </w:r>
      <w:r w:rsidR="004E1822">
        <w:rPr>
          <w:sz w:val="22"/>
          <w:szCs w:val="22"/>
        </w:rPr>
        <w:t> </w:t>
      </w:r>
      <w:r w:rsidRPr="00FC2DC1">
        <w:rPr>
          <w:sz w:val="22"/>
          <w:szCs w:val="22"/>
        </w:rPr>
        <w:t>terminie nie dłuższym niż 7 dni od daty złożenia wniosku Zamawiającego.</w:t>
      </w:r>
    </w:p>
    <w:p w:rsidR="00865557" w:rsidRPr="00C50225" w:rsidRDefault="00865557" w:rsidP="00C4784B">
      <w:pPr>
        <w:suppressAutoHyphens/>
        <w:rPr>
          <w:b/>
          <w:bCs/>
          <w:strike/>
          <w:sz w:val="16"/>
          <w:szCs w:val="16"/>
        </w:rPr>
      </w:pPr>
    </w:p>
    <w:p w:rsidR="008C357D" w:rsidRPr="00016ED6" w:rsidRDefault="008C357D" w:rsidP="00C4784B">
      <w:pPr>
        <w:suppressAutoHyphens/>
        <w:jc w:val="center"/>
        <w:rPr>
          <w:bCs/>
          <w:i/>
          <w:sz w:val="22"/>
          <w:szCs w:val="22"/>
        </w:rPr>
      </w:pPr>
      <w:r w:rsidRPr="00ED643D">
        <w:rPr>
          <w:b/>
          <w:bCs/>
          <w:sz w:val="22"/>
          <w:szCs w:val="22"/>
        </w:rPr>
        <w:sym w:font="Arial" w:char="00A7"/>
      </w:r>
      <w:r w:rsidRPr="00ED643D">
        <w:rPr>
          <w:b/>
          <w:bCs/>
          <w:sz w:val="22"/>
          <w:szCs w:val="22"/>
        </w:rPr>
        <w:t xml:space="preserve"> </w:t>
      </w:r>
      <w:r w:rsidR="0043148D">
        <w:rPr>
          <w:b/>
          <w:bCs/>
          <w:sz w:val="22"/>
          <w:szCs w:val="22"/>
        </w:rPr>
        <w:t>9</w:t>
      </w:r>
      <w:r w:rsidR="001866E5" w:rsidRPr="00ED643D">
        <w:rPr>
          <w:b/>
          <w:bCs/>
          <w:sz w:val="22"/>
          <w:szCs w:val="22"/>
        </w:rPr>
        <w:t xml:space="preserve"> </w:t>
      </w:r>
      <w:r w:rsidR="000A3A6F">
        <w:rPr>
          <w:b/>
          <w:bCs/>
          <w:sz w:val="22"/>
          <w:szCs w:val="22"/>
        </w:rPr>
        <w:t xml:space="preserve">   </w:t>
      </w:r>
      <w:r w:rsidR="000A3A6F" w:rsidRPr="00D77015">
        <w:rPr>
          <w:b/>
          <w:bCs/>
          <w:color w:val="2E0FB1"/>
          <w:sz w:val="22"/>
          <w:szCs w:val="22"/>
        </w:rPr>
        <w:t>(podwykonawstwo)</w:t>
      </w:r>
    </w:p>
    <w:p w:rsidR="001866E5" w:rsidRDefault="008C357D" w:rsidP="00C4784B">
      <w:pPr>
        <w:tabs>
          <w:tab w:val="left" w:pos="567"/>
        </w:tabs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1.  Wykonawca nie może zlecić robót do wykonania podwykonawcom </w:t>
      </w:r>
      <w:r w:rsidRPr="00F424C7">
        <w:rPr>
          <w:sz w:val="22"/>
          <w:szCs w:val="22"/>
        </w:rPr>
        <w:t>bez pisemnej zgody Zamawiającego</w:t>
      </w:r>
      <w:r w:rsidRPr="00ED643D">
        <w:rPr>
          <w:sz w:val="22"/>
          <w:szCs w:val="22"/>
        </w:rPr>
        <w:t>. Wykonanie robót przez podwykonawców nie zwalnia Wykonawcy od odpowiedzialności i zobowiązań wynikających z warunków niniejszej umowy. Wykonawca zlecając roboty podwykonawcom, zobowiązany jest bezwzględnie przestrzegać przepisów wynikających z art. 647</w:t>
      </w:r>
      <w:r w:rsidRPr="00ED643D">
        <w:rPr>
          <w:sz w:val="22"/>
          <w:szCs w:val="22"/>
          <w:vertAlign w:val="superscript"/>
        </w:rPr>
        <w:t>1</w:t>
      </w:r>
      <w:r w:rsidRPr="00ED643D">
        <w:rPr>
          <w:sz w:val="22"/>
          <w:szCs w:val="22"/>
        </w:rPr>
        <w:t xml:space="preserve"> Kodeksu cywilnego. </w:t>
      </w:r>
    </w:p>
    <w:p w:rsidR="008C357D" w:rsidRPr="008B47FB" w:rsidRDefault="001866E5" w:rsidP="00C4784B">
      <w:pPr>
        <w:tabs>
          <w:tab w:val="left" w:pos="567"/>
        </w:tabs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8C357D" w:rsidRPr="00ED643D">
        <w:rPr>
          <w:sz w:val="22"/>
          <w:szCs w:val="22"/>
        </w:rPr>
        <w:t xml:space="preserve">W sprawach dotyczących </w:t>
      </w:r>
      <w:r w:rsidR="008C357D" w:rsidRPr="008B47FB">
        <w:rPr>
          <w:sz w:val="22"/>
          <w:szCs w:val="22"/>
        </w:rPr>
        <w:t xml:space="preserve">podwykonawców realizujących roboty budowlane Wykonawca składa comiesięczne oświadczenie wg wzoru stanowiącego załącznik nr </w:t>
      </w:r>
      <w:r w:rsidR="00A32B62" w:rsidRPr="008B47FB">
        <w:rPr>
          <w:sz w:val="22"/>
          <w:szCs w:val="22"/>
        </w:rPr>
        <w:t xml:space="preserve">8 do umowy w terminie do 5 dnia </w:t>
      </w:r>
      <w:r w:rsidR="008C357D" w:rsidRPr="008B47FB">
        <w:rPr>
          <w:sz w:val="22"/>
          <w:szCs w:val="22"/>
        </w:rPr>
        <w:t>następnego miesiąca.</w:t>
      </w:r>
    </w:p>
    <w:p w:rsidR="008C357D" w:rsidRPr="008B47FB" w:rsidRDefault="008C357D" w:rsidP="00C4784B">
      <w:pPr>
        <w:tabs>
          <w:tab w:val="left" w:pos="709"/>
        </w:tabs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8B47FB">
        <w:rPr>
          <w:sz w:val="22"/>
          <w:szCs w:val="22"/>
        </w:rPr>
        <w:t xml:space="preserve">3.  Wykonawca, podwykonawca lub dalszy podwykonawca zamierzający zawrzeć umowę o podwykonawstwo, której przedmiotem są roboty budowlane, jest obowiązany w trakcie realizacji zamówienia publicznego na roboty budowlane, do przedłożenia Zamawiającemu projektu tej umowy, przy czym podwykonawca lub </w:t>
      </w:r>
      <w:r w:rsidRPr="008B47FB">
        <w:rPr>
          <w:sz w:val="22"/>
          <w:szCs w:val="22"/>
        </w:rPr>
        <w:lastRenderedPageBreak/>
        <w:t xml:space="preserve">dalszy podwykonawca jest obowiązany dołączyć zgodę Wykonawcy na zawarcie umowy </w:t>
      </w:r>
      <w:r w:rsidR="008B47FB" w:rsidRPr="008B47FB">
        <w:rPr>
          <w:sz w:val="22"/>
          <w:szCs w:val="22"/>
        </w:rPr>
        <w:br/>
      </w:r>
      <w:r w:rsidRPr="008B47FB">
        <w:rPr>
          <w:sz w:val="22"/>
          <w:szCs w:val="22"/>
        </w:rPr>
        <w:t>o podwykonawstwo o treści zgodnej z projektem umowy.</w:t>
      </w:r>
    </w:p>
    <w:p w:rsidR="008C357D" w:rsidRPr="00ED643D" w:rsidRDefault="008C357D" w:rsidP="00C4784B">
      <w:pPr>
        <w:tabs>
          <w:tab w:val="left" w:pos="142"/>
          <w:tab w:val="left" w:pos="709"/>
        </w:tabs>
        <w:suppressAutoHyphens/>
        <w:autoSpaceDE w:val="0"/>
        <w:autoSpaceDN w:val="0"/>
        <w:ind w:left="397" w:hanging="397"/>
        <w:jc w:val="both"/>
        <w:rPr>
          <w:sz w:val="22"/>
          <w:szCs w:val="22"/>
        </w:rPr>
      </w:pPr>
      <w:r w:rsidRPr="008B47FB">
        <w:rPr>
          <w:sz w:val="22"/>
          <w:szCs w:val="22"/>
        </w:rPr>
        <w:t xml:space="preserve">4. </w:t>
      </w:r>
      <w:r w:rsidRPr="008B47FB">
        <w:rPr>
          <w:sz w:val="22"/>
          <w:szCs w:val="22"/>
        </w:rPr>
        <w:tab/>
        <w:t xml:space="preserve">Projekt umowy, o którym mowa w </w:t>
      </w:r>
      <w:r w:rsidR="001866E5" w:rsidRPr="008B47FB">
        <w:rPr>
          <w:sz w:val="22"/>
          <w:szCs w:val="22"/>
        </w:rPr>
        <w:t>ust.</w:t>
      </w:r>
      <w:r w:rsidRPr="008B47FB">
        <w:rPr>
          <w:sz w:val="22"/>
          <w:szCs w:val="22"/>
        </w:rPr>
        <w:t xml:space="preserve"> </w:t>
      </w:r>
      <w:r w:rsidR="001866E5" w:rsidRPr="008B47FB">
        <w:rPr>
          <w:sz w:val="22"/>
          <w:szCs w:val="22"/>
        </w:rPr>
        <w:t xml:space="preserve">3 </w:t>
      </w:r>
      <w:r w:rsidRPr="008B47FB">
        <w:rPr>
          <w:sz w:val="22"/>
          <w:szCs w:val="22"/>
        </w:rPr>
        <w:t>musi zawierać</w:t>
      </w:r>
      <w:r w:rsidRPr="00ED643D">
        <w:rPr>
          <w:sz w:val="22"/>
          <w:szCs w:val="22"/>
        </w:rPr>
        <w:t>:</w:t>
      </w:r>
    </w:p>
    <w:p w:rsidR="008C357D" w:rsidRPr="00ED643D" w:rsidRDefault="008C357D" w:rsidP="00C4784B">
      <w:pPr>
        <w:numPr>
          <w:ilvl w:val="0"/>
          <w:numId w:val="31"/>
        </w:numPr>
        <w:tabs>
          <w:tab w:val="left" w:pos="709"/>
        </w:tabs>
        <w:suppressAutoHyphens/>
        <w:autoSpaceDE w:val="0"/>
        <w:autoSpaceDN w:val="0"/>
        <w:ind w:left="397" w:firstLine="29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zakres powierzanych</w:t>
      </w:r>
      <w:r w:rsidR="00016ED6">
        <w:rPr>
          <w:sz w:val="22"/>
          <w:szCs w:val="22"/>
        </w:rPr>
        <w:t xml:space="preserve"> podwykonawcy robót budowlanych,</w:t>
      </w:r>
    </w:p>
    <w:p w:rsidR="008C357D" w:rsidRPr="00ED643D" w:rsidRDefault="008C357D" w:rsidP="00C4784B">
      <w:pPr>
        <w:numPr>
          <w:ilvl w:val="0"/>
          <w:numId w:val="31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zasady odbiorów robót wykonywanych przez podwykonawcę ze wskazaniem, że odbiór dokonywany przez Wykonawcę nie będzie wywoływał</w:t>
      </w:r>
      <w:r w:rsidR="00016ED6">
        <w:rPr>
          <w:sz w:val="22"/>
          <w:szCs w:val="22"/>
        </w:rPr>
        <w:t xml:space="preserve"> skutku względem Zamawiającego,</w:t>
      </w:r>
    </w:p>
    <w:p w:rsidR="008C357D" w:rsidRPr="00ED643D" w:rsidRDefault="008C357D" w:rsidP="00C4784B">
      <w:pPr>
        <w:numPr>
          <w:ilvl w:val="0"/>
          <w:numId w:val="31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wysokość wynagrodzenia i zakres robót, których wykonanie stanowi podstawę zapłaty przez Wykonawcę wynagrodzenia na rzecz podwykonawcy lub sp</w:t>
      </w:r>
      <w:r w:rsidR="008B47FB">
        <w:rPr>
          <w:sz w:val="22"/>
          <w:szCs w:val="22"/>
        </w:rPr>
        <w:t xml:space="preserve">ójne z treścią niniejszej umowy </w:t>
      </w:r>
      <w:r w:rsidRPr="00ED643D">
        <w:rPr>
          <w:sz w:val="22"/>
          <w:szCs w:val="22"/>
        </w:rPr>
        <w:t>postanowienia w zakresie rozliczeń po</w:t>
      </w:r>
      <w:r w:rsidR="00016ED6">
        <w:rPr>
          <w:sz w:val="22"/>
          <w:szCs w:val="22"/>
        </w:rPr>
        <w:t>między Zamawiającym a Wykonawcą,</w:t>
      </w:r>
      <w:r w:rsidRPr="00ED643D">
        <w:rPr>
          <w:sz w:val="22"/>
          <w:szCs w:val="22"/>
        </w:rPr>
        <w:t xml:space="preserve"> </w:t>
      </w:r>
    </w:p>
    <w:p w:rsidR="008C357D" w:rsidRPr="00ED643D" w:rsidRDefault="008C357D" w:rsidP="00C4784B">
      <w:pPr>
        <w:numPr>
          <w:ilvl w:val="0"/>
          <w:numId w:val="31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postanowienia spójne z </w:t>
      </w:r>
      <w:r w:rsidR="001866E5">
        <w:rPr>
          <w:sz w:val="22"/>
          <w:szCs w:val="22"/>
        </w:rPr>
        <w:t xml:space="preserve">niniejszą </w:t>
      </w:r>
      <w:r w:rsidRPr="00ED643D">
        <w:rPr>
          <w:sz w:val="22"/>
          <w:szCs w:val="22"/>
        </w:rPr>
        <w:t>umową w szczególności w zakresie okresów odpowiedzi</w:t>
      </w:r>
      <w:r w:rsidR="0043148D">
        <w:rPr>
          <w:sz w:val="22"/>
          <w:szCs w:val="22"/>
        </w:rPr>
        <w:t>a</w:t>
      </w:r>
      <w:r w:rsidRPr="00ED643D">
        <w:rPr>
          <w:sz w:val="22"/>
          <w:szCs w:val="22"/>
        </w:rPr>
        <w:t xml:space="preserve">lności za </w:t>
      </w:r>
      <w:r w:rsidRPr="00ED643D">
        <w:rPr>
          <w:rFonts w:eastAsia="Calibri"/>
          <w:sz w:val="22"/>
          <w:szCs w:val="22"/>
        </w:rPr>
        <w:t>wady wykonywanych przez podwykonawcę robót budowlanych</w:t>
      </w:r>
      <w:r w:rsidR="00016ED6">
        <w:rPr>
          <w:rFonts w:eastAsia="Calibri"/>
          <w:b/>
          <w:sz w:val="22"/>
          <w:szCs w:val="22"/>
        </w:rPr>
        <w:t>,</w:t>
      </w:r>
    </w:p>
    <w:p w:rsidR="008C357D" w:rsidRPr="00ED643D" w:rsidRDefault="008C357D" w:rsidP="00C4784B">
      <w:pPr>
        <w:numPr>
          <w:ilvl w:val="0"/>
          <w:numId w:val="31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postanowienia dotyczące możliwości przejęcia przez Zamawiającego, na jego żądanie, praw i/lub obowiązków Wyk</w:t>
      </w:r>
      <w:r w:rsidR="00016ED6">
        <w:rPr>
          <w:sz w:val="22"/>
          <w:szCs w:val="22"/>
        </w:rPr>
        <w:t xml:space="preserve">onawcy wobec podwykonawcy w tym: </w:t>
      </w:r>
      <w:r w:rsidRPr="00ED643D">
        <w:rPr>
          <w:sz w:val="22"/>
          <w:szCs w:val="22"/>
        </w:rPr>
        <w:t xml:space="preserve"> </w:t>
      </w:r>
    </w:p>
    <w:p w:rsidR="008C357D" w:rsidRPr="00ED643D" w:rsidRDefault="00C4784B" w:rsidP="00C4784B">
      <w:pPr>
        <w:numPr>
          <w:ilvl w:val="0"/>
          <w:numId w:val="49"/>
        </w:numPr>
        <w:tabs>
          <w:tab w:val="left" w:pos="993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C357D" w:rsidRPr="00ED643D">
        <w:rPr>
          <w:sz w:val="22"/>
          <w:szCs w:val="22"/>
        </w:rPr>
        <w:t xml:space="preserve">włącznie z prawami z gwarancji i rękojmi (w tym domagania się usunięcia wad przez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 xml:space="preserve"> </w:t>
      </w:r>
      <w:r w:rsidR="008C357D" w:rsidRPr="00ED643D">
        <w:rPr>
          <w:sz w:val="22"/>
          <w:szCs w:val="22"/>
        </w:rPr>
        <w:t xml:space="preserve">podwykonawcę w okresie zobowiązań z tytułu gwarancji udzielonej przez podwykonawcę robót </w:t>
      </w:r>
      <w:r>
        <w:rPr>
          <w:sz w:val="22"/>
          <w:szCs w:val="22"/>
        </w:rPr>
        <w:br/>
        <w:t xml:space="preserve"> </w:t>
      </w:r>
      <w:r w:rsidR="008C357D" w:rsidRPr="00ED643D">
        <w:rPr>
          <w:sz w:val="22"/>
          <w:szCs w:val="22"/>
        </w:rPr>
        <w:t xml:space="preserve">Wykonawcy lub w okresie ich odpowiedzialności z tytułu rękojmi wobec Wykonawcy), </w:t>
      </w:r>
    </w:p>
    <w:p w:rsidR="008C357D" w:rsidRPr="00ED643D" w:rsidRDefault="00C4784B" w:rsidP="00C4784B">
      <w:pPr>
        <w:numPr>
          <w:ilvl w:val="0"/>
          <w:numId w:val="49"/>
        </w:numPr>
        <w:tabs>
          <w:tab w:val="left" w:pos="993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C357D" w:rsidRPr="00ED643D">
        <w:rPr>
          <w:sz w:val="22"/>
          <w:szCs w:val="22"/>
        </w:rPr>
        <w:t xml:space="preserve">skorzystania z gwarancji dobrego i terminowego wykonania umowy udzielonej Wykonawcy przez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 xml:space="preserve">  </w:t>
      </w:r>
      <w:r w:rsidR="008C357D" w:rsidRPr="00ED643D">
        <w:rPr>
          <w:sz w:val="22"/>
          <w:szCs w:val="22"/>
        </w:rPr>
        <w:t>podwykonawcę,</w:t>
      </w:r>
    </w:p>
    <w:p w:rsidR="008C357D" w:rsidRPr="00ED643D" w:rsidRDefault="00C4784B" w:rsidP="00C4784B">
      <w:pPr>
        <w:numPr>
          <w:ilvl w:val="0"/>
          <w:numId w:val="49"/>
        </w:numPr>
        <w:tabs>
          <w:tab w:val="left" w:pos="993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C357D" w:rsidRPr="00ED643D">
        <w:rPr>
          <w:sz w:val="22"/>
          <w:szCs w:val="22"/>
        </w:rPr>
        <w:t xml:space="preserve">odebrania robót zrealizowanych przez podwykonawcę, </w:t>
      </w:r>
    </w:p>
    <w:p w:rsidR="008C357D" w:rsidRPr="00ED643D" w:rsidRDefault="00C4784B" w:rsidP="00C4784B">
      <w:pPr>
        <w:numPr>
          <w:ilvl w:val="0"/>
          <w:numId w:val="49"/>
        </w:numPr>
        <w:tabs>
          <w:tab w:val="left" w:pos="993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8C357D" w:rsidRPr="00ED643D">
        <w:rPr>
          <w:sz w:val="22"/>
          <w:szCs w:val="22"/>
        </w:rPr>
        <w:t xml:space="preserve">rozliczenia odebranych przez Zamawiającego robót budowlanych, zrealizowanych przez </w:t>
      </w:r>
      <w:r w:rsidR="00D42D0F">
        <w:rPr>
          <w:sz w:val="22"/>
          <w:szCs w:val="22"/>
        </w:rPr>
        <w:t xml:space="preserve">     </w:t>
      </w:r>
      <w:r w:rsidR="00D42D0F">
        <w:rPr>
          <w:sz w:val="22"/>
          <w:szCs w:val="22"/>
        </w:rPr>
        <w:br/>
        <w:t xml:space="preserve">  </w:t>
      </w:r>
      <w:r w:rsidR="008C357D" w:rsidRPr="00ED643D">
        <w:rPr>
          <w:sz w:val="22"/>
          <w:szCs w:val="22"/>
        </w:rPr>
        <w:t xml:space="preserve">podwykonawcę, </w:t>
      </w:r>
    </w:p>
    <w:p w:rsidR="008C357D" w:rsidRPr="00ED643D" w:rsidRDefault="008C357D" w:rsidP="00C4784B">
      <w:p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f) postanowienia dotyczące dochodzenia zapłaty kar umownych przez Wykonawcę wobec </w:t>
      </w:r>
      <w:r w:rsidR="00D42D0F">
        <w:rPr>
          <w:sz w:val="22"/>
          <w:szCs w:val="22"/>
        </w:rPr>
        <w:br/>
        <w:t xml:space="preserve">  </w:t>
      </w:r>
      <w:r w:rsidRPr="00ED643D">
        <w:rPr>
          <w:sz w:val="22"/>
          <w:szCs w:val="22"/>
        </w:rPr>
        <w:t>podwykonawcy robót,</w:t>
      </w:r>
    </w:p>
    <w:p w:rsidR="008C357D" w:rsidRPr="00ED643D" w:rsidRDefault="008C357D" w:rsidP="00C4784B">
      <w:pPr>
        <w:tabs>
          <w:tab w:val="left" w:pos="851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g) </w:t>
      </w:r>
      <w:r w:rsidR="00D42D0F">
        <w:rPr>
          <w:sz w:val="22"/>
          <w:szCs w:val="22"/>
        </w:rPr>
        <w:t xml:space="preserve">  </w:t>
      </w:r>
      <w:r w:rsidRPr="00ED643D">
        <w:rPr>
          <w:sz w:val="22"/>
          <w:szCs w:val="22"/>
        </w:rPr>
        <w:t xml:space="preserve">postanowienia zakazujące podwykonawcy dokonywania cesji wierzytelności bez zgody Wykonawcy </w:t>
      </w:r>
      <w:r w:rsidR="00D42D0F">
        <w:rPr>
          <w:sz w:val="22"/>
          <w:szCs w:val="22"/>
        </w:rPr>
        <w:br/>
        <w:t xml:space="preserve">  </w:t>
      </w:r>
      <w:r w:rsidRPr="00ED643D">
        <w:rPr>
          <w:sz w:val="22"/>
          <w:szCs w:val="22"/>
        </w:rPr>
        <w:t xml:space="preserve">i Zamawiającego, </w:t>
      </w:r>
    </w:p>
    <w:p w:rsidR="008C357D" w:rsidRPr="00ED643D" w:rsidRDefault="008C357D" w:rsidP="00C4784B">
      <w:pPr>
        <w:tabs>
          <w:tab w:val="left" w:pos="851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h) postanowienia zakazujące podwykonawcy podzlecania wykonania robót budowlanych i związanych </w:t>
      </w:r>
      <w:r w:rsidR="00016ED6">
        <w:rPr>
          <w:sz w:val="22"/>
          <w:szCs w:val="22"/>
        </w:rPr>
        <w:br/>
      </w:r>
      <w:r w:rsidRPr="00ED643D">
        <w:rPr>
          <w:sz w:val="22"/>
          <w:szCs w:val="22"/>
        </w:rPr>
        <w:t xml:space="preserve">z nimi prac dalszemu podwykonawcy robót budowlanych bez zgody Wykonawcy </w:t>
      </w:r>
      <w:r w:rsidRPr="00F424C7">
        <w:rPr>
          <w:sz w:val="22"/>
          <w:szCs w:val="22"/>
        </w:rPr>
        <w:t>i Zamawiającego</w:t>
      </w:r>
      <w:r w:rsidRPr="00ED643D">
        <w:rPr>
          <w:b/>
          <w:sz w:val="22"/>
          <w:szCs w:val="22"/>
        </w:rPr>
        <w:t>,</w:t>
      </w:r>
    </w:p>
    <w:p w:rsidR="008C357D" w:rsidRPr="00ED643D" w:rsidRDefault="008C357D" w:rsidP="00C4784B">
      <w:pPr>
        <w:tabs>
          <w:tab w:val="left" w:pos="851"/>
        </w:tabs>
        <w:suppressAutoHyphens/>
        <w:autoSpaceDE w:val="0"/>
        <w:autoSpaceDN w:val="0"/>
        <w:ind w:left="567" w:hanging="141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i) postanowienia dotyczące terminu wykonania robót, spójne z treścią niniejszej umowy.</w:t>
      </w:r>
    </w:p>
    <w:p w:rsidR="008C357D" w:rsidRPr="00ED643D" w:rsidRDefault="008C357D" w:rsidP="00C4784B">
      <w:pPr>
        <w:suppressAutoHyphens/>
        <w:ind w:left="426"/>
        <w:jc w:val="both"/>
        <w:rPr>
          <w:b/>
          <w:bCs/>
          <w:sz w:val="22"/>
          <w:szCs w:val="22"/>
        </w:rPr>
      </w:pPr>
      <w:r w:rsidRPr="00ED643D">
        <w:rPr>
          <w:sz w:val="22"/>
          <w:szCs w:val="22"/>
        </w:rPr>
        <w:t xml:space="preserve">j) postanowienia nakładające na </w:t>
      </w:r>
      <w:r w:rsidR="001866E5">
        <w:rPr>
          <w:sz w:val="22"/>
          <w:szCs w:val="22"/>
        </w:rPr>
        <w:t>p</w:t>
      </w:r>
      <w:r w:rsidRPr="00ED643D">
        <w:rPr>
          <w:sz w:val="22"/>
          <w:szCs w:val="22"/>
        </w:rPr>
        <w:t xml:space="preserve">odwykonawcę obowiązek zatrudnienia osób realizujących przedmiot umowy na podstawie umowy o pracę, zgodnie z  </w:t>
      </w:r>
      <w:r w:rsidR="001866E5">
        <w:rPr>
          <w:sz w:val="22"/>
          <w:szCs w:val="22"/>
        </w:rPr>
        <w:t>wym</w:t>
      </w:r>
      <w:r w:rsidR="0043148D">
        <w:rPr>
          <w:sz w:val="22"/>
          <w:szCs w:val="22"/>
        </w:rPr>
        <w:t>a</w:t>
      </w:r>
      <w:r w:rsidR="001866E5">
        <w:rPr>
          <w:sz w:val="22"/>
          <w:szCs w:val="22"/>
        </w:rPr>
        <w:t>ganiami zastrzeżonymi niniejszą umową.</w:t>
      </w:r>
    </w:p>
    <w:p w:rsidR="008C357D" w:rsidRPr="00ED643D" w:rsidRDefault="008C357D" w:rsidP="00C4784B">
      <w:pPr>
        <w:tabs>
          <w:tab w:val="left" w:pos="426"/>
          <w:tab w:val="left" w:pos="851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5.  Termin zapłaty wynagrodzenia podwykonawcy lub dalszemu podwykonawcy przewidziany </w:t>
      </w:r>
      <w:r w:rsidRPr="00ED643D">
        <w:rPr>
          <w:sz w:val="22"/>
          <w:szCs w:val="22"/>
        </w:rPr>
        <w:br/>
        <w:t xml:space="preserve">w umowie o podwykonawstwo nie może być dłuższy niż </w:t>
      </w:r>
      <w:r w:rsidRPr="00F424C7">
        <w:rPr>
          <w:sz w:val="22"/>
          <w:szCs w:val="22"/>
        </w:rPr>
        <w:t>20 dni</w:t>
      </w:r>
      <w:r w:rsidRPr="00ED643D">
        <w:rPr>
          <w:sz w:val="22"/>
          <w:szCs w:val="22"/>
        </w:rPr>
        <w:t xml:space="preserve"> od dnia doręczenia Wykonawcy, podwykonawcy lub dalszemu podwykonawcy faktury lub rachunku, potwierdzających wykonanie zleconej podwykonawcy lub dalszemu podwykonawcy dostawy, usługi lub roboty budowlanej.</w:t>
      </w:r>
    </w:p>
    <w:p w:rsidR="008C357D" w:rsidRPr="00ED643D" w:rsidRDefault="008C357D" w:rsidP="00C4784B">
      <w:pPr>
        <w:tabs>
          <w:tab w:val="left" w:pos="142"/>
          <w:tab w:val="left" w:pos="567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7F5343">
        <w:rPr>
          <w:sz w:val="22"/>
          <w:szCs w:val="22"/>
        </w:rPr>
        <w:t>6.    Zamawiający, w terminie 14 dni od otrzymania projektu umowy, zgłasza pisemne zastrzeżenia do projektu umowy o podwykonawstwo</w:t>
      </w:r>
      <w:r w:rsidR="007E2D04">
        <w:rPr>
          <w:sz w:val="22"/>
          <w:szCs w:val="22"/>
        </w:rPr>
        <w:t xml:space="preserve"> lub do udziału podwykonawcy w realizacji przedmiotu umowy</w:t>
      </w:r>
      <w:r w:rsidRPr="00ED643D">
        <w:rPr>
          <w:sz w:val="22"/>
          <w:szCs w:val="22"/>
        </w:rPr>
        <w:t xml:space="preserve">, </w:t>
      </w:r>
      <w:r w:rsidR="007E2D04">
        <w:rPr>
          <w:sz w:val="22"/>
          <w:szCs w:val="22"/>
        </w:rPr>
        <w:t xml:space="preserve">niespełniającej wymagań określonych niniejszą umową. </w:t>
      </w:r>
    </w:p>
    <w:p w:rsidR="008C357D" w:rsidRPr="00ED643D" w:rsidRDefault="008C357D" w:rsidP="00C4784B">
      <w:p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7.  Niezgłoszenie pisemnych zastrzeżeń do przedłożonego projektu umowy o podwykonawstwo, której przedmiotem są roboty budowlane, w terminie określonym w </w:t>
      </w:r>
      <w:r w:rsidRPr="00F424C7">
        <w:rPr>
          <w:sz w:val="22"/>
          <w:szCs w:val="22"/>
        </w:rPr>
        <w:t>ust. 6</w:t>
      </w:r>
      <w:r w:rsidRPr="00ED643D">
        <w:rPr>
          <w:sz w:val="22"/>
          <w:szCs w:val="22"/>
        </w:rPr>
        <w:t xml:space="preserve">, uważa się za akceptację projektu umowy przez Zamawiającego. </w:t>
      </w:r>
    </w:p>
    <w:p w:rsidR="008C357D" w:rsidRPr="00ED643D" w:rsidRDefault="008C357D" w:rsidP="00C4784B">
      <w:pPr>
        <w:tabs>
          <w:tab w:val="left" w:pos="426"/>
          <w:tab w:val="left" w:pos="709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8.  Wykonawca, podwykonawca lub dalszy podwykonawca zamówienia na roboty budowlane przedkłada Zamawiającemu poświadczoną za zgodność z o</w:t>
      </w:r>
      <w:r w:rsidR="00A32B62">
        <w:rPr>
          <w:sz w:val="22"/>
          <w:szCs w:val="22"/>
        </w:rPr>
        <w:t xml:space="preserve">ryginałem kopię zawartej umowy </w:t>
      </w:r>
      <w:r w:rsidRPr="00ED643D">
        <w:rPr>
          <w:sz w:val="22"/>
          <w:szCs w:val="22"/>
        </w:rPr>
        <w:t>o podwykonawstwo, której przedmiotem są roboty budowlane, w terminie 7 dni od dnia jej zawarcia.</w:t>
      </w:r>
    </w:p>
    <w:p w:rsidR="008C357D" w:rsidRPr="00ED643D" w:rsidRDefault="008C357D" w:rsidP="00C4784B">
      <w:pPr>
        <w:suppressAutoHyphens/>
        <w:autoSpaceDE w:val="0"/>
        <w:autoSpaceDN w:val="0"/>
        <w:ind w:left="425" w:hanging="425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9.   </w:t>
      </w:r>
      <w:r w:rsidRPr="00ED643D">
        <w:rPr>
          <w:rFonts w:eastAsia="Calibri"/>
          <w:sz w:val="22"/>
          <w:szCs w:val="22"/>
        </w:rPr>
        <w:t xml:space="preserve">Zamawiający, </w:t>
      </w:r>
      <w:r w:rsidRPr="00ED643D">
        <w:rPr>
          <w:sz w:val="22"/>
          <w:szCs w:val="22"/>
        </w:rPr>
        <w:t>w terminie 14 dni od otrzymania umowy</w:t>
      </w:r>
      <w:r w:rsidRPr="00ED643D">
        <w:rPr>
          <w:rFonts w:eastAsia="Calibri"/>
          <w:sz w:val="22"/>
          <w:szCs w:val="22"/>
        </w:rPr>
        <w:t>, zgłasza pisemny sprzeciw do umowy</w:t>
      </w:r>
      <w:r w:rsidRPr="00ED643D">
        <w:rPr>
          <w:sz w:val="22"/>
          <w:szCs w:val="22"/>
        </w:rPr>
        <w:t xml:space="preserve"> </w:t>
      </w:r>
      <w:r w:rsidRPr="00ED643D">
        <w:rPr>
          <w:sz w:val="22"/>
          <w:szCs w:val="22"/>
        </w:rPr>
        <w:br/>
      </w:r>
      <w:r w:rsidRPr="00ED643D">
        <w:rPr>
          <w:rFonts w:eastAsia="Calibri"/>
          <w:sz w:val="22"/>
          <w:szCs w:val="22"/>
        </w:rPr>
        <w:t>o podwykonawstwo, której przedmiotem są roboty budowlane.</w:t>
      </w:r>
    </w:p>
    <w:p w:rsidR="008C357D" w:rsidRPr="00ED643D" w:rsidRDefault="008C357D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 xml:space="preserve">10. </w:t>
      </w:r>
      <w:r w:rsidRPr="00ED643D">
        <w:rPr>
          <w:rFonts w:eastAsia="Calibri"/>
          <w:sz w:val="22"/>
          <w:szCs w:val="22"/>
        </w:rPr>
        <w:t>Wykonawca, podwykonawca lub dalszy podwykonawca zamówienia na roboty budowlane przedkłada Zamawiającemu</w:t>
      </w:r>
      <w:r w:rsidRPr="00ED643D">
        <w:rPr>
          <w:sz w:val="22"/>
          <w:szCs w:val="22"/>
        </w:rPr>
        <w:t xml:space="preserve"> </w:t>
      </w:r>
      <w:r w:rsidRPr="00ED643D">
        <w:rPr>
          <w:rFonts w:eastAsia="Calibri"/>
          <w:sz w:val="22"/>
          <w:szCs w:val="22"/>
        </w:rPr>
        <w:t>poświadczoną za zgodność z o</w:t>
      </w:r>
      <w:r w:rsidR="00A32B62">
        <w:rPr>
          <w:rFonts w:eastAsia="Calibri"/>
          <w:sz w:val="22"/>
          <w:szCs w:val="22"/>
        </w:rPr>
        <w:t xml:space="preserve">ryginałem kopię zawartej umowy </w:t>
      </w:r>
      <w:r w:rsidRPr="00ED643D">
        <w:rPr>
          <w:rFonts w:eastAsia="Calibri"/>
          <w:sz w:val="22"/>
          <w:szCs w:val="22"/>
        </w:rPr>
        <w:t>o podwykonawstwo</w:t>
      </w:r>
      <w:r w:rsidR="008B47FB">
        <w:rPr>
          <w:rFonts w:eastAsia="Calibri"/>
          <w:sz w:val="22"/>
          <w:szCs w:val="22"/>
          <w:u w:val="single"/>
        </w:rPr>
        <w:t>,</w:t>
      </w:r>
      <w:r w:rsidRPr="00ED643D">
        <w:rPr>
          <w:rFonts w:eastAsia="Calibri"/>
          <w:sz w:val="22"/>
          <w:szCs w:val="22"/>
        </w:rPr>
        <w:t xml:space="preserve"> </w:t>
      </w:r>
      <w:r w:rsidR="008B47FB">
        <w:rPr>
          <w:rFonts w:eastAsia="Calibri"/>
          <w:sz w:val="22"/>
          <w:szCs w:val="22"/>
        </w:rPr>
        <w:br/>
      </w:r>
      <w:r w:rsidRPr="00ED643D">
        <w:rPr>
          <w:rFonts w:eastAsia="Calibri"/>
          <w:sz w:val="22"/>
          <w:szCs w:val="22"/>
        </w:rPr>
        <w:t>w termini</w:t>
      </w:r>
      <w:r w:rsidR="00D42D0F">
        <w:rPr>
          <w:rFonts w:eastAsia="Calibri"/>
          <w:sz w:val="22"/>
          <w:szCs w:val="22"/>
        </w:rPr>
        <w:t>e 7 dni od dnia jej zawarcia, z </w:t>
      </w:r>
      <w:r w:rsidRPr="00ED643D">
        <w:rPr>
          <w:rFonts w:eastAsia="Calibri"/>
          <w:sz w:val="22"/>
          <w:szCs w:val="22"/>
        </w:rPr>
        <w:t xml:space="preserve">wyłączeniem umów o podwykonawstwo, których przedmiot został wskazany w SIWZ jako niepodlegający temu obowiązkowi. </w:t>
      </w:r>
    </w:p>
    <w:p w:rsidR="008C357D" w:rsidRPr="00ED643D" w:rsidRDefault="003178A2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 xml:space="preserve">11. </w:t>
      </w:r>
      <w:r w:rsidR="008C357D" w:rsidRPr="00ED643D">
        <w:rPr>
          <w:rFonts w:eastAsia="Calibri"/>
          <w:sz w:val="22"/>
          <w:szCs w:val="22"/>
        </w:rPr>
        <w:t xml:space="preserve">Przepisy </w:t>
      </w:r>
      <w:r w:rsidR="00624E52">
        <w:rPr>
          <w:rFonts w:eastAsia="Calibri"/>
          <w:sz w:val="22"/>
          <w:szCs w:val="22"/>
        </w:rPr>
        <w:t>powyższe</w:t>
      </w:r>
      <w:r w:rsidR="008C357D" w:rsidRPr="00ED643D">
        <w:rPr>
          <w:rFonts w:eastAsia="Calibri"/>
          <w:sz w:val="22"/>
          <w:szCs w:val="22"/>
        </w:rPr>
        <w:t xml:space="preserve"> stosuje się odpowiednio do zmian umowy o podwykonawstwo.</w:t>
      </w:r>
    </w:p>
    <w:p w:rsidR="008C357D" w:rsidRPr="00ED643D" w:rsidRDefault="008C357D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1</w:t>
      </w:r>
      <w:r w:rsidR="003178A2">
        <w:rPr>
          <w:sz w:val="22"/>
          <w:szCs w:val="22"/>
        </w:rPr>
        <w:t>2</w:t>
      </w:r>
      <w:r w:rsidRPr="00ED643D">
        <w:rPr>
          <w:sz w:val="22"/>
          <w:szCs w:val="22"/>
        </w:rPr>
        <w:t>. Zgłoszenie przez Zamawiającego pisemnego sprzeciwu lub zastrzeżenia oznacza bezskuteczność wobec Zamawiającego umowy zawartej pomiędzy Wykonawcą a podwykonawcą lub dalszym podwykonawcą.</w:t>
      </w:r>
    </w:p>
    <w:p w:rsidR="008C357D" w:rsidRPr="00ED643D" w:rsidRDefault="008C357D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1</w:t>
      </w:r>
      <w:r w:rsidR="00016ED6">
        <w:rPr>
          <w:sz w:val="22"/>
          <w:szCs w:val="22"/>
        </w:rPr>
        <w:t>3</w:t>
      </w:r>
      <w:r w:rsidRPr="00ED643D">
        <w:rPr>
          <w:sz w:val="22"/>
          <w:szCs w:val="22"/>
        </w:rPr>
        <w:t xml:space="preserve">. Zgłaszanie przez Zamawiającego pisemnych sprzeciwów lub zastrzeżeń nie stanowi podstawy do żądania przez Wykonawcę zmiany terminu wykonania robót i związanych z nimi prac objętych Umową. </w:t>
      </w:r>
    </w:p>
    <w:p w:rsidR="008C357D" w:rsidRPr="00ED643D" w:rsidRDefault="008C357D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1</w:t>
      </w:r>
      <w:r w:rsidR="00016ED6">
        <w:rPr>
          <w:sz w:val="22"/>
          <w:szCs w:val="22"/>
        </w:rPr>
        <w:t>4</w:t>
      </w:r>
      <w:r w:rsidRPr="00ED643D">
        <w:rPr>
          <w:sz w:val="22"/>
          <w:szCs w:val="22"/>
        </w:rPr>
        <w:t>. Umowy z podwykonawcami  lub dalszymi podwykonawcami powinny być zawarte w formie pisemnej pod rygorem nieważności.</w:t>
      </w:r>
    </w:p>
    <w:p w:rsidR="008C357D" w:rsidRPr="00ED643D" w:rsidRDefault="008C357D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1</w:t>
      </w:r>
      <w:r w:rsidR="00016ED6">
        <w:rPr>
          <w:sz w:val="22"/>
          <w:szCs w:val="22"/>
        </w:rPr>
        <w:t>5</w:t>
      </w:r>
      <w:r w:rsidRPr="00ED643D">
        <w:rPr>
          <w:sz w:val="22"/>
          <w:szCs w:val="22"/>
        </w:rPr>
        <w:t xml:space="preserve">. Realizacja przedmiotu umowy w podwykonawstwie i dalszym podwykonawstwie nie zwalnia Wykonawcy z odpowiedzialności za wykonanie obowiązków wynikających z Umowy lub wymogów prawa. Wykonawca odpowiada za działania i zaniechania podwykonawców i dalszych podwykonawców jak za własne. 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16</w:t>
      </w:r>
      <w:r w:rsidR="008C357D" w:rsidRPr="00ED643D">
        <w:rPr>
          <w:sz w:val="22"/>
          <w:szCs w:val="22"/>
        </w:rPr>
        <w:t xml:space="preserve">. Jeżeli podwykonawca lub dalszy podwykonawca wykonuje przedmiot umowy w sposób powodujący naruszenie Umowy przez Wykonawcę, Zamawiający może żądać od Wykonawcy, aby podwykonawca lub dalszy podwykonawca zaprzestał na oznaczony czas albo na stałe wykonywania części albo całości powierzonych mu robót </w:t>
      </w:r>
      <w:r w:rsidR="008C357D">
        <w:rPr>
          <w:sz w:val="22"/>
          <w:szCs w:val="22"/>
        </w:rPr>
        <w:t>budowlanych</w:t>
      </w:r>
      <w:r w:rsidR="00624E52">
        <w:rPr>
          <w:sz w:val="22"/>
          <w:szCs w:val="22"/>
        </w:rPr>
        <w:t xml:space="preserve"> </w:t>
      </w:r>
      <w:r w:rsidR="008C357D">
        <w:rPr>
          <w:sz w:val="22"/>
          <w:szCs w:val="22"/>
        </w:rPr>
        <w:t xml:space="preserve">. </w:t>
      </w:r>
      <w:r w:rsidR="008C357D" w:rsidRPr="00ED643D">
        <w:rPr>
          <w:sz w:val="22"/>
          <w:szCs w:val="22"/>
        </w:rPr>
        <w:t xml:space="preserve">W przypadkach, o których mowa powyżej, Wykonawca obowiązany jest bezzwłocznie rozwiązać albo zmienić zawartą z podwykonawcą lub dalszym podwykonawca umowę lub zapewnić bezzwłoczne rozwiązanie albo zmianę umowy zawartej przez podwykonawcę z dalszym podwykonawcą. Na żądanie Zamawiającego umowy takie zostaną rozwiązane. 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="008C357D" w:rsidRPr="00ED643D">
        <w:rPr>
          <w:sz w:val="22"/>
          <w:szCs w:val="22"/>
        </w:rPr>
        <w:t xml:space="preserve">. Wykonawca zobowiązany jest zawiadamiać niezwłocznie Zamawiającego o wszelkich sporach </w:t>
      </w:r>
      <w:r>
        <w:rPr>
          <w:sz w:val="22"/>
          <w:szCs w:val="22"/>
        </w:rPr>
        <w:br/>
      </w:r>
      <w:r w:rsidR="008C357D" w:rsidRPr="00ED643D">
        <w:rPr>
          <w:sz w:val="22"/>
          <w:szCs w:val="22"/>
        </w:rPr>
        <w:t xml:space="preserve">z podwykonawcami lub dalszymi podwykonawcami i postępowaniach sądowych z udziałem Wykonawcy, podwykonawcy lub dalszego podwykonawcy toczących się w związku z realizacją Umowy. 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18</w:t>
      </w:r>
      <w:r w:rsidR="008C357D" w:rsidRPr="00ED643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="008C357D" w:rsidRPr="00ED643D">
        <w:rPr>
          <w:sz w:val="22"/>
          <w:szCs w:val="22"/>
        </w:rPr>
        <w:t>Rozliczenie z Wykonawcą w przypadku realizacji przedmiotu zamówienia za pomocą podwykonawców lub dalszych podwykonawców ro</w:t>
      </w:r>
      <w:r w:rsidR="00D42D0F">
        <w:rPr>
          <w:sz w:val="22"/>
          <w:szCs w:val="22"/>
        </w:rPr>
        <w:t>bót budowlanych</w:t>
      </w:r>
      <w:r w:rsidR="00624E52">
        <w:rPr>
          <w:sz w:val="22"/>
          <w:szCs w:val="22"/>
        </w:rPr>
        <w:t xml:space="preserve"> </w:t>
      </w:r>
      <w:r w:rsidR="008C357D" w:rsidRPr="00ED643D">
        <w:rPr>
          <w:sz w:val="22"/>
          <w:szCs w:val="22"/>
        </w:rPr>
        <w:t xml:space="preserve"> </w:t>
      </w:r>
      <w:r w:rsidR="00624E52">
        <w:rPr>
          <w:sz w:val="22"/>
          <w:szCs w:val="22"/>
        </w:rPr>
        <w:t>zaakceptowanych zgodnie z niniejszą umową przez Zamawiającego</w:t>
      </w:r>
      <w:r w:rsidR="008C357D" w:rsidRPr="00ED643D">
        <w:rPr>
          <w:bCs/>
          <w:sz w:val="22"/>
          <w:szCs w:val="22"/>
        </w:rPr>
        <w:t xml:space="preserve"> </w:t>
      </w:r>
      <w:r w:rsidR="008C357D" w:rsidRPr="00ED643D">
        <w:rPr>
          <w:sz w:val="22"/>
          <w:szCs w:val="22"/>
        </w:rPr>
        <w:t>następować będą w następujący sposób:</w:t>
      </w:r>
    </w:p>
    <w:p w:rsidR="008C357D" w:rsidRPr="00ED643D" w:rsidRDefault="008C357D" w:rsidP="00C4784B">
      <w:pPr>
        <w:pStyle w:val="Akapitzlist"/>
        <w:numPr>
          <w:ilvl w:val="0"/>
          <w:numId w:val="26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ED643D">
        <w:rPr>
          <w:rFonts w:ascii="Times New Roman" w:hAnsi="Times New Roman"/>
        </w:rPr>
        <w:t xml:space="preserve">w przypadku wykonania części przedmiotu umowy przez podwykonawców lub dalszych podwykonawców, Wykonawca składając fakturę końcową, która opiewa na zakres wykonywany również przez podwykonawcę lub dalszego podwykonawcę, przedstawi </w:t>
      </w:r>
      <w:r w:rsidRPr="00F424C7">
        <w:rPr>
          <w:rFonts w:ascii="Times New Roman" w:hAnsi="Times New Roman"/>
        </w:rPr>
        <w:t>dokument podpisany również przez podwykonawców lub dalszych podwykonawców, w którym wskaże stosowny podział należności</w:t>
      </w:r>
      <w:r w:rsidRPr="00ED643D">
        <w:rPr>
          <w:rFonts w:ascii="Times New Roman" w:hAnsi="Times New Roman"/>
        </w:rPr>
        <w:t xml:space="preserve"> pomiędzy Wykonawcą i podwykonawcami lub dalszymi podwykonawcami na podstawie protokołów stanowiących podstawę do wystawienia faktury końcowej potwierdzonej przez Inspektora Nadzoru, Wykonawcę i podwykonawcę lub dalszych podwykonawców. </w:t>
      </w:r>
    </w:p>
    <w:p w:rsidR="008C357D" w:rsidRPr="00D62EA4" w:rsidRDefault="008C357D" w:rsidP="00C4784B">
      <w:pPr>
        <w:pStyle w:val="Akapitzlist"/>
        <w:numPr>
          <w:ilvl w:val="0"/>
          <w:numId w:val="26"/>
        </w:numPr>
        <w:tabs>
          <w:tab w:val="left" w:pos="709"/>
        </w:tabs>
        <w:suppressAutoHyphens/>
        <w:autoSpaceDE w:val="0"/>
        <w:autoSpaceDN w:val="0"/>
        <w:spacing w:after="0" w:line="240" w:lineRule="auto"/>
        <w:ind w:left="709" w:hanging="283"/>
        <w:jc w:val="both"/>
        <w:rPr>
          <w:rFonts w:ascii="Times New Roman" w:hAnsi="Times New Roman"/>
        </w:rPr>
      </w:pPr>
      <w:r w:rsidRPr="00ED643D">
        <w:rPr>
          <w:rFonts w:ascii="Times New Roman" w:hAnsi="Times New Roman"/>
        </w:rPr>
        <w:t xml:space="preserve">Zamawiający dokona płatności z faktury końcowej VAT na rzecz Wykonawcy, jeżeli Wykonawca przedstawi alternatywnie: </w:t>
      </w:r>
    </w:p>
    <w:p w:rsidR="008C357D" w:rsidRPr="00D62EA4" w:rsidRDefault="008C357D" w:rsidP="00C4784B">
      <w:pPr>
        <w:pStyle w:val="Akapitzlist"/>
        <w:tabs>
          <w:tab w:val="left" w:pos="993"/>
        </w:tabs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hAnsi="Times New Roman"/>
          <w:lang w:val="pl-PL"/>
        </w:rPr>
      </w:pPr>
      <w:r w:rsidRPr="00D62EA4">
        <w:rPr>
          <w:rFonts w:ascii="Times New Roman" w:hAnsi="Times New Roman"/>
          <w:lang w:val="pl-PL"/>
        </w:rPr>
        <w:t>1</w:t>
      </w:r>
      <w:r w:rsidRPr="00D62EA4">
        <w:rPr>
          <w:rFonts w:ascii="Times New Roman" w:hAnsi="Times New Roman"/>
          <w:lang w:val="pl-PL"/>
        </w:rPr>
        <w:noBreakHyphen/>
      </w:r>
      <w:r w:rsidRPr="00D62EA4">
        <w:rPr>
          <w:rFonts w:ascii="Times New Roman" w:hAnsi="Times New Roman"/>
          <w:lang w:val="pl-PL"/>
        </w:rPr>
        <w:noBreakHyphen/>
        <w:t xml:space="preserve"> </w:t>
      </w:r>
      <w:r w:rsidRPr="00D62EA4">
        <w:rPr>
          <w:rFonts w:ascii="Times New Roman" w:hAnsi="Times New Roman"/>
        </w:rPr>
        <w:t xml:space="preserve">oświadczenie o kwotach należnych wszystkim podwykonawcom lub wszystkim dalszym podwykonawcom robót budowlanych, dostaw i usług oraz oryginał oświadczeń podwykonawców </w:t>
      </w:r>
      <w:r w:rsidR="00016ED6">
        <w:rPr>
          <w:rFonts w:ascii="Times New Roman" w:hAnsi="Times New Roman"/>
        </w:rPr>
        <w:br/>
      </w:r>
      <w:r w:rsidRPr="00D62EA4">
        <w:rPr>
          <w:rFonts w:ascii="Times New Roman" w:hAnsi="Times New Roman"/>
        </w:rPr>
        <w:t xml:space="preserve">i dalszych podwykonawców, uczestniczących w realizacji zamówienia, objętych daną fakturą VAT, iż zostały zaspokojone lub zabezpieczone ich roszczenia dotyczące całości należnych im od Wykonawcy kwot, ewentualnie wraz z odsetkami w razie opóźnionej płatności, </w:t>
      </w:r>
    </w:p>
    <w:p w:rsidR="008C357D" w:rsidRPr="00D42D0F" w:rsidRDefault="008C357D" w:rsidP="00C4784B">
      <w:pPr>
        <w:pStyle w:val="Akapitzlist"/>
        <w:tabs>
          <w:tab w:val="left" w:pos="993"/>
        </w:tabs>
        <w:suppressAutoHyphens/>
        <w:autoSpaceDE w:val="0"/>
        <w:autoSpaceDN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 w:rsidRPr="00D62EA4">
        <w:rPr>
          <w:rFonts w:ascii="Times New Roman" w:hAnsi="Times New Roman"/>
          <w:lang w:val="pl-PL"/>
        </w:rPr>
        <w:t>2</w:t>
      </w:r>
      <w:r w:rsidRPr="00D62EA4">
        <w:rPr>
          <w:rFonts w:ascii="Times New Roman" w:hAnsi="Times New Roman"/>
          <w:lang w:val="pl-PL"/>
        </w:rPr>
        <w:noBreakHyphen/>
      </w:r>
      <w:r w:rsidRPr="00D62EA4">
        <w:rPr>
          <w:rFonts w:ascii="Times New Roman" w:hAnsi="Times New Roman"/>
          <w:lang w:val="pl-PL"/>
        </w:rPr>
        <w:noBreakHyphen/>
        <w:t xml:space="preserve"> </w:t>
      </w:r>
      <w:r w:rsidRPr="00D42D0F">
        <w:rPr>
          <w:rFonts w:ascii="Times New Roman" w:hAnsi="Times New Roman"/>
        </w:rPr>
        <w:t xml:space="preserve">oświadczenia Wykonawcy dotyczące przyczyn odmowy zapłaty podwykonawcy, zaś Zamawiający uzna te oświadczenia za uzasadniające taką odmowę. </w:t>
      </w:r>
    </w:p>
    <w:p w:rsidR="008C357D" w:rsidRPr="00ED643D" w:rsidRDefault="008C357D" w:rsidP="00C4784B">
      <w:pPr>
        <w:pStyle w:val="Default"/>
        <w:tabs>
          <w:tab w:val="left" w:pos="426"/>
          <w:tab w:val="left" w:pos="709"/>
        </w:tabs>
        <w:suppressAutoHyphens/>
        <w:ind w:left="426" w:hanging="426"/>
        <w:jc w:val="both"/>
        <w:rPr>
          <w:color w:val="auto"/>
          <w:sz w:val="22"/>
          <w:szCs w:val="22"/>
        </w:rPr>
      </w:pPr>
      <w:r w:rsidRPr="00D42D0F">
        <w:rPr>
          <w:color w:val="auto"/>
          <w:sz w:val="22"/>
          <w:szCs w:val="22"/>
        </w:rPr>
        <w:tab/>
        <w:t xml:space="preserve">c)  </w:t>
      </w:r>
      <w:r w:rsidRPr="00D42D0F">
        <w:rPr>
          <w:color w:val="auto"/>
          <w:sz w:val="22"/>
          <w:szCs w:val="22"/>
        </w:rPr>
        <w:tab/>
        <w:t>W przypadku nie dołączenia do końcowej</w:t>
      </w:r>
      <w:r w:rsidRPr="00ED643D">
        <w:rPr>
          <w:color w:val="auto"/>
          <w:sz w:val="22"/>
          <w:szCs w:val="22"/>
        </w:rPr>
        <w:t xml:space="preserve"> faktury VAT przez Wykonawcę oświadczeń i</w:t>
      </w:r>
      <w:r w:rsidR="00300639">
        <w:rPr>
          <w:color w:val="auto"/>
          <w:sz w:val="22"/>
          <w:szCs w:val="22"/>
        </w:rPr>
        <w:t> </w:t>
      </w:r>
      <w:r w:rsidRPr="00ED643D">
        <w:rPr>
          <w:color w:val="auto"/>
          <w:sz w:val="22"/>
          <w:szCs w:val="22"/>
        </w:rPr>
        <w:t xml:space="preserve">dokumentów, o których mowa powyżej, </w:t>
      </w:r>
      <w:r w:rsidRPr="00ED643D">
        <w:rPr>
          <w:color w:val="auto"/>
          <w:sz w:val="22"/>
          <w:szCs w:val="22"/>
        </w:rPr>
        <w:tab/>
        <w:t>Zamawiający może potracić</w:t>
      </w:r>
      <w:r w:rsidR="00300639">
        <w:rPr>
          <w:color w:val="auto"/>
          <w:sz w:val="22"/>
          <w:szCs w:val="22"/>
        </w:rPr>
        <w:t xml:space="preserve"> </w:t>
      </w:r>
      <w:r w:rsidRPr="00ED643D">
        <w:rPr>
          <w:color w:val="auto"/>
          <w:sz w:val="22"/>
          <w:szCs w:val="22"/>
        </w:rPr>
        <w:t>z wynagrodzenia Wykonawcy odpowiednią kwotę odpowiadające kwocie należnej poszczególnym podwykonawcom lub dalszy</w:t>
      </w:r>
      <w:r w:rsidR="00300639">
        <w:rPr>
          <w:color w:val="auto"/>
          <w:sz w:val="22"/>
          <w:szCs w:val="22"/>
        </w:rPr>
        <w:t xml:space="preserve">m </w:t>
      </w:r>
      <w:r w:rsidRPr="00ED643D">
        <w:rPr>
          <w:color w:val="auto"/>
          <w:sz w:val="22"/>
          <w:szCs w:val="22"/>
        </w:rPr>
        <w:t>podwykonawcom i</w:t>
      </w:r>
      <w:r w:rsidR="00300639">
        <w:rPr>
          <w:color w:val="auto"/>
          <w:sz w:val="22"/>
          <w:szCs w:val="22"/>
        </w:rPr>
        <w:t> </w:t>
      </w:r>
      <w:r w:rsidRPr="00ED643D">
        <w:rPr>
          <w:color w:val="auto"/>
          <w:sz w:val="22"/>
          <w:szCs w:val="22"/>
        </w:rPr>
        <w:t xml:space="preserve">przekazać ją na rzecz tych podwykonawców </w:t>
      </w:r>
      <w:r>
        <w:rPr>
          <w:color w:val="auto"/>
          <w:sz w:val="22"/>
          <w:szCs w:val="22"/>
        </w:rPr>
        <w:t xml:space="preserve"> </w:t>
      </w:r>
      <w:r w:rsidRPr="00ED643D">
        <w:rPr>
          <w:color w:val="auto"/>
          <w:sz w:val="22"/>
          <w:szCs w:val="22"/>
        </w:rPr>
        <w:t xml:space="preserve">lub dalszych podwykonawców. </w:t>
      </w:r>
    </w:p>
    <w:p w:rsidR="008C357D" w:rsidRPr="00ED643D" w:rsidRDefault="00016ED6" w:rsidP="00C4784B">
      <w:pPr>
        <w:pStyle w:val="Default"/>
        <w:suppressAutoHyphens/>
        <w:ind w:left="426" w:hanging="426"/>
        <w:jc w:val="both"/>
        <w:rPr>
          <w:color w:val="auto"/>
          <w:sz w:val="22"/>
          <w:szCs w:val="22"/>
        </w:rPr>
      </w:pPr>
      <w:r w:rsidRPr="00C4784B">
        <w:rPr>
          <w:color w:val="auto"/>
          <w:sz w:val="22"/>
          <w:szCs w:val="22"/>
        </w:rPr>
        <w:t>19</w:t>
      </w:r>
      <w:r w:rsidR="008C357D" w:rsidRPr="00ED643D">
        <w:rPr>
          <w:color w:val="auto"/>
        </w:rPr>
        <w:t xml:space="preserve">. </w:t>
      </w:r>
      <w:r w:rsidR="008C357D" w:rsidRPr="00ED643D">
        <w:rPr>
          <w:color w:val="auto"/>
          <w:sz w:val="22"/>
          <w:szCs w:val="22"/>
        </w:rPr>
        <w:t xml:space="preserve">Wraz z fakturą końcową, z której Wykonawca zobowiązany jest do przekazania należności podwykonawcom i dalszym podwykonawcom, Wykonawca w terminie 10 dni przed upływem terminu płatności faktury końcowej przez Zamawiającego złoży potwierdzenia przelewów na rzecz  wszystkich podwykonawców i/lub dalszych podwykonawców, że wszystkie należności tych podwykonawców z tytułu zrealizowanych przez nich części przedmiotu umowy zostały uregulowane przez Wykonawcę. Brak przekazania przez Wykonawcę ww. dokumentów spowoduje zatrzymanie z faktury końcowej wynagrodzenia należnego podwykonawcom lub dalszym podwykonawcom, do momentu spełnienia tego warunku. 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20</w:t>
      </w:r>
      <w:r w:rsidR="008C357D" w:rsidRPr="00ED643D">
        <w:rPr>
          <w:rFonts w:eastAsia="Calibri"/>
          <w:sz w:val="22"/>
          <w:szCs w:val="22"/>
        </w:rPr>
        <w:t>.</w:t>
      </w:r>
      <w:r w:rsidR="008C357D" w:rsidRPr="00ED643D">
        <w:rPr>
          <w:rFonts w:eastAsia="Calibri"/>
          <w:sz w:val="22"/>
          <w:szCs w:val="22"/>
        </w:rPr>
        <w:tab/>
        <w:t xml:space="preserve">Zamawiający wzywa Wykonawcę o zgłoszenie </w:t>
      </w:r>
      <w:r w:rsidR="00624E52" w:rsidRPr="00ED643D">
        <w:rPr>
          <w:rFonts w:eastAsia="Calibri"/>
          <w:sz w:val="22"/>
          <w:szCs w:val="22"/>
        </w:rPr>
        <w:t xml:space="preserve">w terminie 7 dni </w:t>
      </w:r>
      <w:r w:rsidR="008C357D" w:rsidRPr="00ED643D">
        <w:rPr>
          <w:rFonts w:eastAsia="Calibri"/>
          <w:sz w:val="22"/>
          <w:szCs w:val="22"/>
        </w:rPr>
        <w:t>pisemnych uwag oraz dowodów na poparcie twierdzeń Wykonawcy,</w:t>
      </w:r>
      <w:r w:rsidR="008C357D" w:rsidRPr="00ED643D">
        <w:rPr>
          <w:sz w:val="22"/>
          <w:szCs w:val="22"/>
        </w:rPr>
        <w:t xml:space="preserve"> w przypadku zgłoszenia do Zamawiającego przez podwykonawcę lub dalszego podwykonawcę, którzy zawarli </w:t>
      </w:r>
      <w:r w:rsidR="008C357D" w:rsidRPr="00ED643D">
        <w:rPr>
          <w:rFonts w:eastAsia="Calibri"/>
          <w:sz w:val="22"/>
          <w:szCs w:val="22"/>
        </w:rPr>
        <w:t>zaakceptowaną przez Zamawiającego umowę o</w:t>
      </w:r>
      <w:r w:rsidR="00300639">
        <w:rPr>
          <w:rFonts w:eastAsia="Calibri"/>
          <w:sz w:val="22"/>
          <w:szCs w:val="22"/>
        </w:rPr>
        <w:t> </w:t>
      </w:r>
      <w:r w:rsidR="008C357D" w:rsidRPr="00ED643D">
        <w:rPr>
          <w:rFonts w:eastAsia="Calibri"/>
          <w:sz w:val="22"/>
          <w:szCs w:val="22"/>
        </w:rPr>
        <w:t>podwykonawstwo,</w:t>
      </w:r>
      <w:r w:rsidR="008C357D" w:rsidRPr="00ED643D">
        <w:rPr>
          <w:sz w:val="22"/>
          <w:szCs w:val="22"/>
        </w:rPr>
        <w:t xml:space="preserve"> roszczeń o zapłatę z tytułu wykonanych robót budowlanych, dostaw lub usług, </w:t>
      </w:r>
      <w:r>
        <w:rPr>
          <w:sz w:val="22"/>
          <w:szCs w:val="22"/>
        </w:rPr>
        <w:br/>
      </w:r>
      <w:r w:rsidR="008C357D" w:rsidRPr="00ED643D">
        <w:rPr>
          <w:sz w:val="22"/>
          <w:szCs w:val="22"/>
        </w:rPr>
        <w:t>z powodu uchylenia się od obowiązku zapłaty przez Wykonawcę.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21</w:t>
      </w:r>
      <w:r w:rsidR="008C357D" w:rsidRPr="00ED643D">
        <w:rPr>
          <w:rFonts w:eastAsia="Calibri"/>
          <w:sz w:val="22"/>
          <w:szCs w:val="22"/>
        </w:rPr>
        <w:t>.</w:t>
      </w:r>
      <w:r w:rsidR="008C357D" w:rsidRPr="00ED643D">
        <w:rPr>
          <w:rFonts w:eastAsia="Calibri"/>
          <w:sz w:val="22"/>
          <w:szCs w:val="22"/>
        </w:rPr>
        <w:tab/>
        <w:t>W przypadku podjęcia przez Zamawiającego decyzji o dokonaniu bezpośredniej płatności na rzecz podwykonawcy lub dalszego podwykonawcy, Zamawiający dokonuje płatności w terminie 30 dni od dnia zgłoszenia roszczenia przez podwykonawcę lub dalszego podwykonawcę do Zamawiającego.</w:t>
      </w:r>
    </w:p>
    <w:p w:rsidR="008C357D" w:rsidRPr="00ED643D" w:rsidRDefault="00016ED6" w:rsidP="00C4784B">
      <w:pPr>
        <w:tabs>
          <w:tab w:val="left" w:pos="142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22</w:t>
      </w:r>
      <w:r w:rsidR="008C357D" w:rsidRPr="00ED643D">
        <w:rPr>
          <w:rFonts w:eastAsia="Calibri"/>
          <w:sz w:val="22"/>
          <w:szCs w:val="22"/>
        </w:rPr>
        <w:t>.</w:t>
      </w:r>
      <w:r w:rsidR="008C357D" w:rsidRPr="00ED643D">
        <w:rPr>
          <w:rFonts w:eastAsia="Calibri"/>
          <w:sz w:val="22"/>
          <w:szCs w:val="22"/>
        </w:rPr>
        <w:tab/>
        <w:t xml:space="preserve">Zamawiający o dokonaniu </w:t>
      </w:r>
      <w:r w:rsidR="00BF188A">
        <w:rPr>
          <w:rFonts w:eastAsia="Calibri"/>
          <w:sz w:val="22"/>
          <w:szCs w:val="22"/>
        </w:rPr>
        <w:t xml:space="preserve">bezpośredniej </w:t>
      </w:r>
      <w:r w:rsidR="008C357D" w:rsidRPr="00ED643D">
        <w:rPr>
          <w:rFonts w:eastAsia="Calibri"/>
          <w:sz w:val="22"/>
          <w:szCs w:val="22"/>
        </w:rPr>
        <w:t>płatności informuje zobowiązanego do zapłaty Wykonawcę oraz potrąca kwotę wypłaconego wynagrodzenia z wynagrodzenia należnego Wykonawcy.</w:t>
      </w:r>
      <w:r w:rsidR="008C357D" w:rsidRPr="00ED643D">
        <w:rPr>
          <w:sz w:val="22"/>
          <w:szCs w:val="22"/>
        </w:rPr>
        <w:t xml:space="preserve"> Zobowiązanie Zamawiającego do zapłaty wynagrodzenia na rzecz Wykonawcy, wygasa do wysokości kwoty zapłaconej bezpośrednio podwykonawcy lub dalszemu podwykonawcy. </w:t>
      </w:r>
    </w:p>
    <w:p w:rsidR="008C357D" w:rsidRPr="00ED643D" w:rsidRDefault="00016ED6" w:rsidP="00C4784B">
      <w:pPr>
        <w:tabs>
          <w:tab w:val="left" w:pos="142"/>
          <w:tab w:val="left" w:pos="284"/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23</w:t>
      </w:r>
      <w:r w:rsidR="008C357D" w:rsidRPr="00ED643D">
        <w:rPr>
          <w:sz w:val="22"/>
          <w:szCs w:val="22"/>
        </w:rPr>
        <w:t>. Zapłata wynagrodzenia na rzecz podwykonawców lub dalszych podwykonawców obejmuje wyłącznie należne wynagrodzenie bez odsetek.</w:t>
      </w:r>
    </w:p>
    <w:p w:rsidR="008C357D" w:rsidRPr="00ED643D" w:rsidRDefault="008C357D" w:rsidP="00C4784B">
      <w:pPr>
        <w:tabs>
          <w:tab w:val="left" w:pos="142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ED643D">
        <w:rPr>
          <w:sz w:val="22"/>
          <w:szCs w:val="22"/>
        </w:rPr>
        <w:t>2</w:t>
      </w:r>
      <w:r w:rsidR="00016ED6">
        <w:rPr>
          <w:sz w:val="22"/>
          <w:szCs w:val="22"/>
        </w:rPr>
        <w:t>4</w:t>
      </w:r>
      <w:r w:rsidRPr="00ED643D">
        <w:rPr>
          <w:sz w:val="22"/>
          <w:szCs w:val="22"/>
        </w:rPr>
        <w:t>.</w:t>
      </w:r>
      <w:r w:rsidRPr="00ED643D">
        <w:rPr>
          <w:sz w:val="22"/>
          <w:szCs w:val="22"/>
        </w:rPr>
        <w:tab/>
      </w:r>
      <w:r w:rsidRPr="00ED643D">
        <w:rPr>
          <w:rFonts w:eastAsia="Calibri"/>
          <w:sz w:val="22"/>
          <w:szCs w:val="22"/>
        </w:rPr>
        <w:t>W przypadku gdy czynność wskazana zapłata należności na rzecz podwykonawcy lub dalszego podwykonawcy zostanie powtórzona przez Zamawiającego lub dokonane płatności na rzecz podwykonawców lub dalszych podwykonawców przekraczają kwotę stanowiącą 5% wartości niniejszej umowy, Zamawiający ma prawo do odstąpienia od umowy z przyczyn leżących po stronie Wykonawcy oraz żądać kary umownej</w:t>
      </w:r>
      <w:r w:rsidR="00624E52">
        <w:rPr>
          <w:rFonts w:eastAsia="Calibri"/>
          <w:sz w:val="22"/>
          <w:szCs w:val="22"/>
        </w:rPr>
        <w:t>.</w:t>
      </w:r>
    </w:p>
    <w:p w:rsidR="008C357D" w:rsidRPr="00ED643D" w:rsidRDefault="00016ED6" w:rsidP="00C4784B">
      <w:p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25</w:t>
      </w:r>
      <w:r w:rsidR="008C357D" w:rsidRPr="00ED643D">
        <w:rPr>
          <w:sz w:val="22"/>
          <w:szCs w:val="22"/>
        </w:rPr>
        <w:t xml:space="preserve">. Wykonawca w powyższym zakresie upoważnia na podstawie Umowy Zamawiającego do płatności na rzecz podwykonawców lub dalszych podwykonawców. </w:t>
      </w:r>
    </w:p>
    <w:p w:rsidR="008C357D" w:rsidRPr="00ED643D" w:rsidRDefault="00016ED6" w:rsidP="00C4784B">
      <w:pPr>
        <w:tabs>
          <w:tab w:val="left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26</w:t>
      </w:r>
      <w:r w:rsidR="008C357D" w:rsidRPr="00ED643D">
        <w:rPr>
          <w:sz w:val="22"/>
          <w:szCs w:val="22"/>
        </w:rPr>
        <w:t>.</w:t>
      </w:r>
      <w:r w:rsidR="008C357D" w:rsidRPr="00ED643D">
        <w:rPr>
          <w:sz w:val="22"/>
          <w:szCs w:val="22"/>
        </w:rPr>
        <w:tab/>
        <w:t xml:space="preserve">Postanowienia dotyczące podwykonawców stosuje się odpowiednio do dalszych podwykonawców. </w:t>
      </w:r>
    </w:p>
    <w:p w:rsidR="00C50225" w:rsidRPr="00C50225" w:rsidRDefault="00C50225" w:rsidP="00C4784B">
      <w:pPr>
        <w:suppressAutoHyphens/>
        <w:jc w:val="center"/>
        <w:rPr>
          <w:sz w:val="16"/>
          <w:szCs w:val="16"/>
        </w:rPr>
      </w:pPr>
    </w:p>
    <w:p w:rsidR="00300639" w:rsidRPr="00D77015" w:rsidRDefault="004772DC" w:rsidP="00C4784B">
      <w:pPr>
        <w:suppressAutoHyphens/>
        <w:jc w:val="center"/>
        <w:rPr>
          <w:b/>
          <w:color w:val="2E0FB1"/>
          <w:sz w:val="22"/>
          <w:szCs w:val="22"/>
        </w:rPr>
      </w:pPr>
      <w:r w:rsidRPr="00AB4D79">
        <w:rPr>
          <w:b/>
          <w:sz w:val="22"/>
          <w:szCs w:val="22"/>
        </w:rPr>
        <w:sym w:font="Arial" w:char="00A7"/>
      </w:r>
      <w:r w:rsidRPr="00AB4D79">
        <w:rPr>
          <w:b/>
          <w:sz w:val="22"/>
          <w:szCs w:val="22"/>
        </w:rPr>
        <w:t xml:space="preserve"> </w:t>
      </w:r>
      <w:r w:rsidR="00BF188A">
        <w:rPr>
          <w:b/>
          <w:sz w:val="22"/>
          <w:szCs w:val="22"/>
        </w:rPr>
        <w:t>10</w:t>
      </w:r>
      <w:r w:rsidR="00AE35D0">
        <w:rPr>
          <w:b/>
          <w:sz w:val="22"/>
          <w:szCs w:val="22"/>
        </w:rPr>
        <w:t xml:space="preserve">  </w:t>
      </w:r>
      <w:r w:rsidR="00AE35D0" w:rsidRPr="00D77015">
        <w:rPr>
          <w:b/>
          <w:color w:val="2E0FB1"/>
          <w:sz w:val="22"/>
          <w:szCs w:val="22"/>
        </w:rPr>
        <w:t>(zabezpieczenie wykonania umowy)</w:t>
      </w:r>
    </w:p>
    <w:p w:rsidR="004772DC" w:rsidRPr="00C50225" w:rsidRDefault="004772DC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 xml:space="preserve">Wykonawca wnosi </w:t>
      </w:r>
      <w:r w:rsidRPr="00016ED6">
        <w:rPr>
          <w:b/>
          <w:strike/>
          <w:sz w:val="22"/>
          <w:szCs w:val="22"/>
        </w:rPr>
        <w:t>zabezpieczenie należytego wykonania</w:t>
      </w:r>
      <w:r w:rsidRPr="00016ED6">
        <w:rPr>
          <w:strike/>
          <w:sz w:val="22"/>
          <w:szCs w:val="22"/>
        </w:rPr>
        <w:t xml:space="preserve"> </w:t>
      </w:r>
      <w:r w:rsidR="00AB11B8" w:rsidRPr="00016ED6">
        <w:rPr>
          <w:strike/>
          <w:sz w:val="22"/>
          <w:szCs w:val="22"/>
        </w:rPr>
        <w:t xml:space="preserve">przedmiotu </w:t>
      </w:r>
      <w:r w:rsidRPr="00016ED6">
        <w:rPr>
          <w:strike/>
          <w:sz w:val="22"/>
          <w:szCs w:val="22"/>
        </w:rPr>
        <w:t xml:space="preserve">umowy w </w:t>
      </w:r>
      <w:r w:rsidRPr="00C50225">
        <w:rPr>
          <w:strike/>
          <w:sz w:val="22"/>
          <w:szCs w:val="22"/>
        </w:rPr>
        <w:t xml:space="preserve">wysokości </w:t>
      </w:r>
      <w:r w:rsidR="00207175" w:rsidRPr="00C50225">
        <w:rPr>
          <w:b/>
          <w:strike/>
          <w:sz w:val="22"/>
          <w:szCs w:val="22"/>
        </w:rPr>
        <w:t xml:space="preserve">10 </w:t>
      </w:r>
      <w:r w:rsidRPr="00C50225">
        <w:rPr>
          <w:b/>
          <w:strike/>
          <w:sz w:val="22"/>
          <w:szCs w:val="22"/>
        </w:rPr>
        <w:t>%</w:t>
      </w:r>
      <w:r w:rsidRPr="00C50225">
        <w:rPr>
          <w:strike/>
          <w:sz w:val="22"/>
          <w:szCs w:val="22"/>
        </w:rPr>
        <w:t xml:space="preserve"> </w:t>
      </w:r>
      <w:r w:rsidR="00BA112F" w:rsidRPr="00C50225">
        <w:rPr>
          <w:strike/>
          <w:sz w:val="22"/>
          <w:szCs w:val="22"/>
        </w:rPr>
        <w:t>wynagrodzenia Wykonawcy</w:t>
      </w:r>
      <w:r w:rsidRPr="00C50225">
        <w:rPr>
          <w:strike/>
          <w:sz w:val="22"/>
          <w:szCs w:val="22"/>
        </w:rPr>
        <w:t xml:space="preserve"> brutto, co stanowi kwotę w wyso</w:t>
      </w:r>
      <w:r w:rsidR="004B0C72" w:rsidRPr="00C50225">
        <w:rPr>
          <w:strike/>
          <w:sz w:val="22"/>
          <w:szCs w:val="22"/>
        </w:rPr>
        <w:t xml:space="preserve">kości: </w:t>
      </w:r>
      <w:r w:rsidR="004B0C72" w:rsidRPr="00C50225">
        <w:rPr>
          <w:b/>
          <w:strike/>
          <w:sz w:val="22"/>
          <w:szCs w:val="22"/>
        </w:rPr>
        <w:t>........................</w:t>
      </w:r>
      <w:r w:rsidRPr="00C50225">
        <w:rPr>
          <w:b/>
          <w:strike/>
          <w:sz w:val="22"/>
          <w:szCs w:val="22"/>
        </w:rPr>
        <w:t>zł</w:t>
      </w:r>
      <w:r w:rsidR="00BF3C9A" w:rsidRPr="00C50225">
        <w:rPr>
          <w:strike/>
          <w:sz w:val="22"/>
          <w:szCs w:val="22"/>
        </w:rPr>
        <w:t xml:space="preserve">  </w:t>
      </w:r>
    </w:p>
    <w:p w:rsidR="00AA7A27" w:rsidRPr="00C50225" w:rsidRDefault="00AA7A27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C50225">
        <w:rPr>
          <w:strike/>
          <w:sz w:val="22"/>
          <w:szCs w:val="22"/>
        </w:rPr>
        <w:t xml:space="preserve">Zabezpieczenie należytego wykonania umowy </w:t>
      </w:r>
      <w:r w:rsidR="00BA112F" w:rsidRPr="00C50225">
        <w:rPr>
          <w:strike/>
          <w:sz w:val="22"/>
          <w:szCs w:val="22"/>
        </w:rPr>
        <w:t>obejmuje</w:t>
      </w:r>
      <w:r w:rsidRPr="00C50225">
        <w:rPr>
          <w:strike/>
          <w:sz w:val="22"/>
          <w:szCs w:val="22"/>
        </w:rPr>
        <w:t xml:space="preserve"> wszystkie roszczenia jakie przysługują Zamawiającemu z tytułu niewykonania lub nienależytego wykonania umowy oraz wszystkich roszczeń przysługujących mu z tytułu </w:t>
      </w:r>
      <w:r w:rsidR="00BA112F" w:rsidRPr="00C50225">
        <w:rPr>
          <w:strike/>
          <w:sz w:val="22"/>
          <w:szCs w:val="22"/>
        </w:rPr>
        <w:t>wad przedmiotu umowy</w:t>
      </w:r>
      <w:r w:rsidRPr="00C50225">
        <w:rPr>
          <w:strike/>
          <w:sz w:val="22"/>
          <w:szCs w:val="22"/>
        </w:rPr>
        <w:t xml:space="preserve">. </w:t>
      </w:r>
    </w:p>
    <w:p w:rsidR="004772DC" w:rsidRPr="00C50225" w:rsidRDefault="004772DC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C50225">
        <w:rPr>
          <w:strike/>
          <w:sz w:val="22"/>
          <w:szCs w:val="22"/>
        </w:rPr>
        <w:t>Zabezpieczenie zostało  wniesione w formie: .</w:t>
      </w:r>
      <w:r w:rsidRPr="00C50225">
        <w:rPr>
          <w:b/>
          <w:strike/>
          <w:sz w:val="22"/>
          <w:szCs w:val="22"/>
        </w:rPr>
        <w:t>.....................................</w:t>
      </w:r>
      <w:r w:rsidRPr="00C50225">
        <w:rPr>
          <w:strike/>
          <w:sz w:val="22"/>
          <w:szCs w:val="22"/>
        </w:rPr>
        <w:t>.</w:t>
      </w:r>
      <w:r w:rsidR="00A55D76" w:rsidRPr="00C50225">
        <w:rPr>
          <w:strike/>
          <w:sz w:val="22"/>
          <w:szCs w:val="22"/>
        </w:rPr>
        <w:t xml:space="preserve"> </w:t>
      </w:r>
    </w:p>
    <w:p w:rsidR="004772DC" w:rsidRPr="00016ED6" w:rsidRDefault="00A00032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 xml:space="preserve">W przypadku </w:t>
      </w:r>
      <w:r w:rsidR="00AA7A27" w:rsidRPr="00016ED6">
        <w:rPr>
          <w:strike/>
          <w:sz w:val="22"/>
          <w:szCs w:val="22"/>
        </w:rPr>
        <w:t xml:space="preserve">niewykonania lub </w:t>
      </w:r>
      <w:r w:rsidRPr="00016ED6">
        <w:rPr>
          <w:strike/>
          <w:sz w:val="22"/>
          <w:szCs w:val="22"/>
        </w:rPr>
        <w:t>nienależytego wykonania przedmiotu umowy</w:t>
      </w:r>
      <w:r w:rsidR="00E131D1" w:rsidRPr="00016ED6">
        <w:rPr>
          <w:strike/>
          <w:sz w:val="22"/>
          <w:szCs w:val="22"/>
        </w:rPr>
        <w:t xml:space="preserve"> lub nieusunięcia wad przedmiotu umowy,</w:t>
      </w:r>
      <w:r w:rsidRPr="00016ED6">
        <w:rPr>
          <w:strike/>
          <w:sz w:val="22"/>
          <w:szCs w:val="22"/>
        </w:rPr>
        <w:t xml:space="preserve"> zabezpieczenie wniesione w pieniądzu wraz z powstałymi odsetkami staje się własnością Zamawiającego i będzie wykorzystane do zgodnego z umową wykonania robót i do pokrycia roszczeń </w:t>
      </w:r>
      <w:r w:rsidR="00AA7A27" w:rsidRPr="00016ED6">
        <w:rPr>
          <w:strike/>
          <w:sz w:val="22"/>
          <w:szCs w:val="22"/>
        </w:rPr>
        <w:t xml:space="preserve">tego wynikających, w tym </w:t>
      </w:r>
      <w:r w:rsidRPr="00016ED6">
        <w:rPr>
          <w:strike/>
          <w:sz w:val="22"/>
          <w:szCs w:val="22"/>
        </w:rPr>
        <w:t>z tytułu rękojmi za wady.</w:t>
      </w:r>
    </w:p>
    <w:p w:rsidR="004772DC" w:rsidRPr="00016ED6" w:rsidRDefault="004772DC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 xml:space="preserve">W przypadku należytego wykonania </w:t>
      </w:r>
      <w:bookmarkStart w:id="1" w:name="_Hlk299713859"/>
      <w:r w:rsidR="00973014" w:rsidRPr="00016ED6">
        <w:rPr>
          <w:strike/>
          <w:sz w:val="22"/>
          <w:szCs w:val="22"/>
        </w:rPr>
        <w:t>przedmiotu umowy</w:t>
      </w:r>
      <w:r w:rsidRPr="00016ED6">
        <w:rPr>
          <w:strike/>
          <w:sz w:val="22"/>
          <w:szCs w:val="22"/>
        </w:rPr>
        <w:t xml:space="preserve"> </w:t>
      </w:r>
      <w:bookmarkEnd w:id="1"/>
      <w:r w:rsidRPr="00016ED6">
        <w:rPr>
          <w:strike/>
          <w:sz w:val="22"/>
          <w:szCs w:val="22"/>
        </w:rPr>
        <w:t xml:space="preserve">– 70% zabezpieczenia zostanie zwrócone lub zwolnione w ciągu 30 dni </w:t>
      </w:r>
      <w:r w:rsidR="00FB6554" w:rsidRPr="00016ED6">
        <w:rPr>
          <w:strike/>
          <w:sz w:val="22"/>
          <w:szCs w:val="22"/>
        </w:rPr>
        <w:t xml:space="preserve">(z wyjątkiem sytuacji, gdy z dokumentu na podstawie którego udzielono zabezpieczenia wynika, że przestaje on wiązać w określonym terminie mimo iż nie został zwrócony) </w:t>
      </w:r>
      <w:r w:rsidRPr="00016ED6">
        <w:rPr>
          <w:strike/>
          <w:sz w:val="22"/>
          <w:szCs w:val="22"/>
        </w:rPr>
        <w:t>po odbiorze końcowym całego przedmiotu umowy p</w:t>
      </w:r>
      <w:r w:rsidR="00E17A13" w:rsidRPr="00016ED6">
        <w:rPr>
          <w:strike/>
          <w:sz w:val="22"/>
          <w:szCs w:val="22"/>
        </w:rPr>
        <w:t>o</w:t>
      </w:r>
      <w:r w:rsidRPr="00016ED6">
        <w:rPr>
          <w:strike/>
          <w:sz w:val="22"/>
          <w:szCs w:val="22"/>
        </w:rPr>
        <w:t>twierdzającym jego należyte wykonanie. Pozostała część, tj. 30% zostanie zwrócona lub zwolniona w ciągu 15 dni po upływie 5</w:t>
      </w:r>
      <w:r w:rsidR="004146F6" w:rsidRPr="00016ED6">
        <w:rPr>
          <w:strike/>
          <w:sz w:val="22"/>
          <w:szCs w:val="22"/>
        </w:rPr>
        <w:t xml:space="preserve"> </w:t>
      </w:r>
      <w:r w:rsidRPr="00016ED6">
        <w:rPr>
          <w:strike/>
          <w:sz w:val="22"/>
          <w:szCs w:val="22"/>
        </w:rPr>
        <w:t>letniego okresu rękojmi liczonego od daty odbioru końcowego</w:t>
      </w:r>
      <w:r w:rsidR="007D122C" w:rsidRPr="00016ED6">
        <w:rPr>
          <w:strike/>
          <w:sz w:val="22"/>
          <w:szCs w:val="22"/>
        </w:rPr>
        <w:t>.</w:t>
      </w:r>
    </w:p>
    <w:p w:rsidR="004772DC" w:rsidRPr="00016ED6" w:rsidRDefault="004772DC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>W sytuacji, gdy wskutek okoliczności</w:t>
      </w:r>
      <w:r w:rsidR="00BA112F" w:rsidRPr="00016ED6">
        <w:rPr>
          <w:strike/>
          <w:sz w:val="22"/>
          <w:szCs w:val="22"/>
        </w:rPr>
        <w:t xml:space="preserve"> przewidzianych postanowieniami </w:t>
      </w:r>
      <w:r w:rsidRPr="00016ED6">
        <w:rPr>
          <w:strike/>
          <w:sz w:val="22"/>
          <w:szCs w:val="22"/>
        </w:rPr>
        <w:t>niniejszej umowy wystąpi konieczność przedłużenia terminu realizacji zamówienia, Wykonawca przed podpisaniem aneksu lub najpóźniej w dniu jego podpisywania, zobowiązany jest do przedłużenia terminu ważności wniesionego zabezpieczenia należytego wykonania umowy, albo jeśli nie jest to możliwe, do wniesienia nowego zabezpieczenia na okres wynikający z</w:t>
      </w:r>
      <w:r w:rsidR="004A2A19" w:rsidRPr="00016ED6">
        <w:rPr>
          <w:strike/>
          <w:sz w:val="22"/>
          <w:szCs w:val="22"/>
        </w:rPr>
        <w:t xml:space="preserve"> </w:t>
      </w:r>
      <w:r w:rsidRPr="00016ED6">
        <w:rPr>
          <w:strike/>
          <w:sz w:val="22"/>
          <w:szCs w:val="22"/>
        </w:rPr>
        <w:t>aneksu do umowy.</w:t>
      </w:r>
    </w:p>
    <w:p w:rsidR="00AA5C25" w:rsidRPr="00016ED6" w:rsidRDefault="004772DC" w:rsidP="00C4784B">
      <w:pPr>
        <w:numPr>
          <w:ilvl w:val="0"/>
          <w:numId w:val="3"/>
        </w:numPr>
        <w:suppressAutoHyphens/>
        <w:autoSpaceDE w:val="0"/>
        <w:autoSpaceDN w:val="0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 xml:space="preserve">W trakcie realizacji umowy Wykonawca może dokonać zmiany formy zabezpieczenia na jedną lub kilka form, o których mowa w art. 148 ustawy z dnia 29 stycznia 2004 r. Prawo zamówień </w:t>
      </w:r>
      <w:r w:rsidR="00657C38" w:rsidRPr="00016ED6">
        <w:rPr>
          <w:strike/>
          <w:sz w:val="22"/>
          <w:szCs w:val="22"/>
        </w:rPr>
        <w:br/>
      </w:r>
      <w:r w:rsidRPr="00016ED6">
        <w:rPr>
          <w:strike/>
          <w:sz w:val="22"/>
          <w:szCs w:val="22"/>
        </w:rPr>
        <w:t>publicznych</w:t>
      </w:r>
      <w:r w:rsidR="00BF188A" w:rsidRPr="00016ED6">
        <w:rPr>
          <w:strike/>
          <w:sz w:val="22"/>
          <w:szCs w:val="22"/>
        </w:rPr>
        <w:t xml:space="preserve">. </w:t>
      </w:r>
      <w:r w:rsidRPr="00016ED6">
        <w:rPr>
          <w:strike/>
          <w:sz w:val="22"/>
          <w:szCs w:val="22"/>
        </w:rPr>
        <w:t xml:space="preserve">Zmiana formy zabezpieczenia musi być dokonana z zachowaniem ciągłości zabezpieczenia </w:t>
      </w:r>
      <w:r w:rsidR="00A32B62">
        <w:rPr>
          <w:strike/>
          <w:sz w:val="22"/>
          <w:szCs w:val="22"/>
        </w:rPr>
        <w:br/>
      </w:r>
      <w:r w:rsidRPr="00016ED6">
        <w:rPr>
          <w:strike/>
          <w:sz w:val="22"/>
          <w:szCs w:val="22"/>
        </w:rPr>
        <w:t>i bez zmiany jego wysokości.</w:t>
      </w:r>
    </w:p>
    <w:p w:rsidR="000A3A6F" w:rsidRPr="00C50225" w:rsidRDefault="000A3A6F" w:rsidP="00C4784B">
      <w:pPr>
        <w:suppressAutoHyphens/>
        <w:autoSpaceDE w:val="0"/>
        <w:autoSpaceDN w:val="0"/>
        <w:ind w:left="360"/>
        <w:jc w:val="both"/>
        <w:rPr>
          <w:sz w:val="16"/>
          <w:szCs w:val="16"/>
        </w:rPr>
      </w:pPr>
    </w:p>
    <w:p w:rsidR="0091480A" w:rsidRPr="00016ED6" w:rsidRDefault="004772DC" w:rsidP="00C4784B">
      <w:pPr>
        <w:suppressAutoHyphens/>
        <w:jc w:val="center"/>
        <w:rPr>
          <w:b/>
          <w:bCs/>
          <w:sz w:val="22"/>
          <w:szCs w:val="22"/>
        </w:rPr>
      </w:pPr>
      <w:r w:rsidRPr="00016ED6">
        <w:rPr>
          <w:b/>
          <w:bCs/>
          <w:sz w:val="22"/>
          <w:szCs w:val="22"/>
        </w:rPr>
        <w:sym w:font="Arial" w:char="00A7"/>
      </w:r>
      <w:r w:rsidRPr="00016ED6">
        <w:rPr>
          <w:b/>
          <w:bCs/>
          <w:sz w:val="22"/>
          <w:szCs w:val="22"/>
        </w:rPr>
        <w:t xml:space="preserve"> </w:t>
      </w:r>
      <w:r w:rsidR="00E42604" w:rsidRPr="00016ED6">
        <w:rPr>
          <w:b/>
          <w:bCs/>
          <w:sz w:val="22"/>
          <w:szCs w:val="22"/>
        </w:rPr>
        <w:t>1</w:t>
      </w:r>
      <w:r w:rsidR="00BF188A" w:rsidRPr="00016ED6">
        <w:rPr>
          <w:b/>
          <w:bCs/>
          <w:sz w:val="22"/>
          <w:szCs w:val="22"/>
        </w:rPr>
        <w:t>1</w:t>
      </w:r>
      <w:r w:rsidR="00976D5B" w:rsidRPr="00016ED6">
        <w:rPr>
          <w:b/>
          <w:bCs/>
          <w:sz w:val="22"/>
          <w:szCs w:val="22"/>
        </w:rPr>
        <w:t xml:space="preserve">  (ubezpieczenie robót , mienia, OC)</w:t>
      </w:r>
    </w:p>
    <w:p w:rsidR="004772DC" w:rsidRPr="00016ED6" w:rsidRDefault="004772DC" w:rsidP="00C4784B">
      <w:pPr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016ED6">
        <w:rPr>
          <w:sz w:val="22"/>
          <w:szCs w:val="22"/>
        </w:rPr>
        <w:t>W okresie realizacji umowy Wykonawca zobowiązuje się do ubezpieczenia budowy i</w:t>
      </w:r>
      <w:r w:rsidR="00EA47BB" w:rsidRPr="00016ED6">
        <w:rPr>
          <w:sz w:val="22"/>
          <w:szCs w:val="22"/>
        </w:rPr>
        <w:t xml:space="preserve"> </w:t>
      </w:r>
      <w:r w:rsidRPr="00016ED6">
        <w:rPr>
          <w:sz w:val="22"/>
          <w:szCs w:val="22"/>
        </w:rPr>
        <w:t>robót z tytułu szkód, które mogą zaistnieć w związku ze zdarzeniami losowymi o charakterze niszczycielskim pochodzenia naturalnego lub powstałych w wyniku działań człowieka, oraz od odpowiedzialności cywilnej przez cały czas trwania niniejszej umowy. Ubezpieczeniu podlegają w szczególności:</w:t>
      </w:r>
    </w:p>
    <w:p w:rsidR="004772DC" w:rsidRPr="00016ED6" w:rsidRDefault="004772DC" w:rsidP="00C4784B">
      <w:pPr>
        <w:numPr>
          <w:ilvl w:val="1"/>
          <w:numId w:val="4"/>
        </w:numPr>
        <w:suppressAutoHyphens/>
        <w:autoSpaceDE w:val="0"/>
        <w:autoSpaceDN w:val="0"/>
        <w:ind w:left="709" w:hanging="283"/>
        <w:jc w:val="both"/>
        <w:rPr>
          <w:strike/>
          <w:sz w:val="22"/>
          <w:szCs w:val="22"/>
        </w:rPr>
      </w:pPr>
      <w:r w:rsidRPr="00016ED6">
        <w:rPr>
          <w:strike/>
          <w:sz w:val="22"/>
          <w:szCs w:val="22"/>
        </w:rPr>
        <w:t xml:space="preserve">w zakresie zdarzeń losowych - roboty, obiekty, budowle, urządzenia oraz wszelkie mienie </w:t>
      </w:r>
      <w:r w:rsidR="00EA47BB" w:rsidRPr="00016ED6">
        <w:rPr>
          <w:strike/>
          <w:sz w:val="22"/>
          <w:szCs w:val="22"/>
        </w:rPr>
        <w:br/>
      </w:r>
      <w:r w:rsidRPr="00016ED6">
        <w:rPr>
          <w:strike/>
          <w:sz w:val="22"/>
          <w:szCs w:val="22"/>
        </w:rPr>
        <w:t>ruchome związane be</w:t>
      </w:r>
      <w:r w:rsidR="00F73594" w:rsidRPr="00016ED6">
        <w:rPr>
          <w:strike/>
          <w:sz w:val="22"/>
          <w:szCs w:val="22"/>
        </w:rPr>
        <w:t xml:space="preserve">zpośrednio z wykonywaniem robót, </w:t>
      </w:r>
      <w:r w:rsidR="00C23B88" w:rsidRPr="00016ED6">
        <w:rPr>
          <w:strike/>
          <w:sz w:val="22"/>
          <w:szCs w:val="22"/>
        </w:rPr>
        <w:t>na kwotę nie mniejszą niż wartość umownego wynagrodzenia powiększona o wartość elementów zaplecza budowy oraz sprzętu niezbędnego do zrealizowania przedmiotu umowy.</w:t>
      </w:r>
    </w:p>
    <w:p w:rsidR="004772DC" w:rsidRPr="00C50225" w:rsidRDefault="004772DC" w:rsidP="00C4784B">
      <w:pPr>
        <w:numPr>
          <w:ilvl w:val="1"/>
          <w:numId w:val="4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016ED6">
        <w:rPr>
          <w:sz w:val="22"/>
          <w:szCs w:val="22"/>
        </w:rPr>
        <w:t xml:space="preserve">od odpowiedzialności cywilnej w zakresie </w:t>
      </w:r>
      <w:r w:rsidRPr="00C50225">
        <w:rPr>
          <w:sz w:val="22"/>
          <w:szCs w:val="22"/>
        </w:rPr>
        <w:t>prowadzonej działalności związanej z</w:t>
      </w:r>
      <w:r w:rsidR="00EA47BB" w:rsidRPr="00C50225">
        <w:rPr>
          <w:sz w:val="22"/>
          <w:szCs w:val="22"/>
        </w:rPr>
        <w:t xml:space="preserve"> </w:t>
      </w:r>
      <w:r w:rsidRPr="00C50225">
        <w:rPr>
          <w:sz w:val="22"/>
          <w:szCs w:val="22"/>
        </w:rPr>
        <w:t xml:space="preserve">przedmiotem zamówienia na kwotę w wysokości co najmniej </w:t>
      </w:r>
      <w:r w:rsidRPr="00C50225">
        <w:rPr>
          <w:b/>
          <w:sz w:val="22"/>
          <w:szCs w:val="22"/>
        </w:rPr>
        <w:t>…………….</w:t>
      </w:r>
    </w:p>
    <w:p w:rsidR="004772DC" w:rsidRPr="00016ED6" w:rsidRDefault="004772DC" w:rsidP="00C4784B">
      <w:pPr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C50225">
        <w:rPr>
          <w:sz w:val="22"/>
          <w:szCs w:val="22"/>
        </w:rPr>
        <w:t>Wykonawca ma obowiązek, przed rozpoczęciem robót, przedłożyć dokument ubezpieczeniowy na kwoty, zakres oraz termin wskazany w niniejszym paragrafie. W przypadku przedłużenia terminu realizacji umowy, Wykonawca ma obowiązek dokonać przedłużenia</w:t>
      </w:r>
      <w:r w:rsidRPr="00016ED6">
        <w:rPr>
          <w:sz w:val="22"/>
          <w:szCs w:val="22"/>
        </w:rPr>
        <w:t xml:space="preserve"> umowy ubezpieczenia albo jeśli nie jest to możliwe, do wniesienia nowej polisy ubezpieczeniowej na okres wynikający </w:t>
      </w:r>
      <w:r w:rsidR="008D06F6" w:rsidRPr="00016ED6">
        <w:rPr>
          <w:sz w:val="22"/>
          <w:szCs w:val="22"/>
        </w:rPr>
        <w:t xml:space="preserve"> </w:t>
      </w:r>
      <w:r w:rsidRPr="00016ED6">
        <w:rPr>
          <w:sz w:val="22"/>
          <w:szCs w:val="22"/>
        </w:rPr>
        <w:t xml:space="preserve">z aneksu do umowy </w:t>
      </w:r>
      <w:r w:rsidR="00016ED6" w:rsidRPr="00016ED6">
        <w:rPr>
          <w:sz w:val="22"/>
          <w:szCs w:val="22"/>
        </w:rPr>
        <w:br/>
      </w:r>
      <w:r w:rsidRPr="00016ED6">
        <w:rPr>
          <w:sz w:val="22"/>
          <w:szCs w:val="22"/>
        </w:rPr>
        <w:t xml:space="preserve">i przedłożenia stosownego dokumentu z zachowaniem ciągłości okresu </w:t>
      </w:r>
      <w:r w:rsidR="008D06F6" w:rsidRPr="00016ED6">
        <w:rPr>
          <w:sz w:val="22"/>
          <w:szCs w:val="22"/>
        </w:rPr>
        <w:t xml:space="preserve"> </w:t>
      </w:r>
      <w:r w:rsidRPr="00016ED6">
        <w:rPr>
          <w:sz w:val="22"/>
          <w:szCs w:val="22"/>
        </w:rPr>
        <w:t>ubezpieczenia.</w:t>
      </w:r>
    </w:p>
    <w:p w:rsidR="004772DC" w:rsidRPr="00016ED6" w:rsidRDefault="004772DC" w:rsidP="00C4784B">
      <w:pPr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016ED6">
        <w:rPr>
          <w:sz w:val="22"/>
          <w:szCs w:val="22"/>
        </w:rPr>
        <w:t>Dokument ubezpieczenia każdorazowo podlega ocenie przez Zamawiającego i może być złożony w formie kserokopii, potwierdzonej za zgodność z oryginałem.</w:t>
      </w:r>
    </w:p>
    <w:p w:rsidR="00016ED6" w:rsidRPr="00016ED6" w:rsidRDefault="004772DC" w:rsidP="00C4784B">
      <w:pPr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016ED6">
        <w:rPr>
          <w:sz w:val="22"/>
          <w:szCs w:val="22"/>
        </w:rPr>
        <w:t xml:space="preserve">W przypadku niewypełnienia przez Wykonawcę obowiązków wskazanych w niniejszym par. </w:t>
      </w:r>
      <w:r w:rsidR="0085340E" w:rsidRPr="00016ED6">
        <w:rPr>
          <w:sz w:val="22"/>
          <w:szCs w:val="22"/>
        </w:rPr>
        <w:br/>
      </w:r>
      <w:r w:rsidRPr="00016ED6">
        <w:rPr>
          <w:sz w:val="22"/>
          <w:szCs w:val="22"/>
        </w:rPr>
        <w:t xml:space="preserve">Zamawiający może odstąpić od umowy albo ubezpieczyć Wykonawcę na jego koszt. Koszty </w:t>
      </w:r>
      <w:r w:rsidR="0085340E" w:rsidRPr="00016ED6">
        <w:rPr>
          <w:sz w:val="22"/>
          <w:szCs w:val="22"/>
        </w:rPr>
        <w:br/>
      </w:r>
      <w:r w:rsidRPr="00016ED6">
        <w:rPr>
          <w:sz w:val="22"/>
          <w:szCs w:val="22"/>
        </w:rPr>
        <w:t xml:space="preserve">poniesione na ubezpieczenie Wykonawcy Zamawiający potrąci z wynagrodzenia Wykonawcy, </w:t>
      </w:r>
      <w:r w:rsidR="0085340E" w:rsidRPr="00016ED6">
        <w:rPr>
          <w:sz w:val="22"/>
          <w:szCs w:val="22"/>
        </w:rPr>
        <w:br/>
      </w:r>
      <w:r w:rsidRPr="00016ED6">
        <w:rPr>
          <w:sz w:val="22"/>
          <w:szCs w:val="22"/>
        </w:rPr>
        <w:t xml:space="preserve">a gdyby potrącenie to nie było możliwe – z zabezpieczenia należytego wykonania umowy. </w:t>
      </w:r>
    </w:p>
    <w:p w:rsidR="00864E4F" w:rsidRPr="00016ED6" w:rsidRDefault="00864E4F" w:rsidP="00C4784B">
      <w:pPr>
        <w:numPr>
          <w:ilvl w:val="0"/>
          <w:numId w:val="4"/>
        </w:numPr>
        <w:tabs>
          <w:tab w:val="num" w:pos="426"/>
        </w:tabs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016ED6">
        <w:rPr>
          <w:strike/>
          <w:sz w:val="22"/>
          <w:szCs w:val="22"/>
        </w:rPr>
        <w:t xml:space="preserve">Z treści polisy ubezpieczeniowej w zakresie określonym w </w:t>
      </w:r>
      <w:r w:rsidRPr="00016ED6">
        <w:rPr>
          <w:bCs/>
          <w:strike/>
          <w:sz w:val="22"/>
          <w:szCs w:val="22"/>
        </w:rPr>
        <w:sym w:font="Arial" w:char="00A7"/>
      </w:r>
      <w:r w:rsidR="00863BF5" w:rsidRPr="00016ED6">
        <w:rPr>
          <w:bCs/>
          <w:strike/>
          <w:sz w:val="22"/>
          <w:szCs w:val="22"/>
        </w:rPr>
        <w:t xml:space="preserve"> </w:t>
      </w:r>
      <w:r w:rsidR="00CA54C0" w:rsidRPr="00016ED6">
        <w:rPr>
          <w:bCs/>
          <w:strike/>
          <w:sz w:val="22"/>
          <w:szCs w:val="22"/>
        </w:rPr>
        <w:t>11</w:t>
      </w:r>
      <w:r w:rsidRPr="00016ED6">
        <w:rPr>
          <w:strike/>
          <w:sz w:val="22"/>
          <w:szCs w:val="22"/>
        </w:rPr>
        <w:t xml:space="preserve"> ust</w:t>
      </w:r>
      <w:r w:rsidR="004F54F2" w:rsidRPr="00016ED6">
        <w:rPr>
          <w:strike/>
          <w:sz w:val="22"/>
          <w:szCs w:val="22"/>
        </w:rPr>
        <w:t>.</w:t>
      </w:r>
      <w:r w:rsidRPr="00016ED6">
        <w:rPr>
          <w:strike/>
          <w:sz w:val="22"/>
          <w:szCs w:val="22"/>
        </w:rPr>
        <w:t xml:space="preserve"> 1 pkt a</w:t>
      </w:r>
      <w:r w:rsidR="00F0059D" w:rsidRPr="00016ED6">
        <w:rPr>
          <w:strike/>
          <w:sz w:val="22"/>
          <w:szCs w:val="22"/>
        </w:rPr>
        <w:t xml:space="preserve"> </w:t>
      </w:r>
      <w:r w:rsidRPr="00016ED6">
        <w:rPr>
          <w:strike/>
          <w:sz w:val="22"/>
          <w:szCs w:val="22"/>
        </w:rPr>
        <w:t xml:space="preserve"> winno wynikać, iż dotyczy ona wyłącznie przedmiotu niniejszej umowy oraz </w:t>
      </w:r>
      <w:r w:rsidR="005950B5" w:rsidRPr="00016ED6">
        <w:rPr>
          <w:b/>
          <w:strike/>
          <w:sz w:val="22"/>
          <w:szCs w:val="22"/>
        </w:rPr>
        <w:t xml:space="preserve">iż umowa ubezpieczenia jest zawarta </w:t>
      </w:r>
      <w:r w:rsidRPr="00016ED6">
        <w:rPr>
          <w:b/>
          <w:strike/>
          <w:sz w:val="22"/>
          <w:szCs w:val="22"/>
        </w:rPr>
        <w:t xml:space="preserve"> </w:t>
      </w:r>
      <w:r w:rsidR="005950B5" w:rsidRPr="00016ED6">
        <w:rPr>
          <w:b/>
          <w:strike/>
          <w:sz w:val="22"/>
          <w:szCs w:val="22"/>
        </w:rPr>
        <w:t xml:space="preserve"> na czas realizacji niniejszej umowy</w:t>
      </w:r>
      <w:r w:rsidRPr="00016ED6">
        <w:rPr>
          <w:b/>
          <w:strike/>
          <w:sz w:val="22"/>
          <w:szCs w:val="22"/>
        </w:rPr>
        <w:t>.</w:t>
      </w:r>
      <w:r w:rsidRPr="00016ED6">
        <w:rPr>
          <w:strike/>
          <w:sz w:val="22"/>
          <w:szCs w:val="22"/>
        </w:rPr>
        <w:t xml:space="preserve"> </w:t>
      </w:r>
    </w:p>
    <w:p w:rsidR="0091480A" w:rsidRPr="00C50225" w:rsidRDefault="0091480A" w:rsidP="00C4784B">
      <w:pPr>
        <w:suppressAutoHyphens/>
        <w:autoSpaceDE w:val="0"/>
        <w:autoSpaceDN w:val="0"/>
        <w:ind w:left="426"/>
        <w:jc w:val="both"/>
        <w:rPr>
          <w:sz w:val="16"/>
          <w:szCs w:val="16"/>
        </w:rPr>
      </w:pPr>
    </w:p>
    <w:p w:rsidR="0091480A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9725FE">
        <w:rPr>
          <w:b/>
          <w:bCs/>
          <w:sz w:val="22"/>
          <w:szCs w:val="22"/>
        </w:rPr>
        <w:sym w:font="Arial" w:char="00A7"/>
      </w:r>
      <w:r w:rsidRPr="009725FE">
        <w:rPr>
          <w:b/>
          <w:bCs/>
          <w:sz w:val="22"/>
          <w:szCs w:val="22"/>
        </w:rPr>
        <w:t xml:space="preserve"> </w:t>
      </w:r>
      <w:r w:rsidR="00E42604" w:rsidRPr="009725FE">
        <w:rPr>
          <w:b/>
          <w:bCs/>
          <w:sz w:val="22"/>
          <w:szCs w:val="22"/>
        </w:rPr>
        <w:t>1</w:t>
      </w:r>
      <w:r w:rsidR="00795080">
        <w:rPr>
          <w:b/>
          <w:bCs/>
          <w:sz w:val="22"/>
          <w:szCs w:val="22"/>
        </w:rPr>
        <w:t>2</w:t>
      </w:r>
      <w:r w:rsidR="000A3A6F">
        <w:rPr>
          <w:b/>
          <w:bCs/>
          <w:sz w:val="22"/>
          <w:szCs w:val="22"/>
        </w:rPr>
        <w:t xml:space="preserve">  </w:t>
      </w:r>
      <w:r w:rsidR="000A3A6F" w:rsidRPr="00D77015">
        <w:rPr>
          <w:b/>
          <w:bCs/>
          <w:color w:val="2E0FB1"/>
          <w:sz w:val="22"/>
          <w:szCs w:val="22"/>
        </w:rPr>
        <w:t xml:space="preserve"> (odbiór robót)</w:t>
      </w:r>
    </w:p>
    <w:p w:rsidR="00310B8E" w:rsidRPr="009725FE" w:rsidRDefault="005754AB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B15FAF">
        <w:rPr>
          <w:sz w:val="22"/>
          <w:szCs w:val="22"/>
        </w:rPr>
        <w:t>Odbiory robót zanikających dokonywane</w:t>
      </w:r>
      <w:r w:rsidRPr="009725FE">
        <w:rPr>
          <w:sz w:val="22"/>
          <w:szCs w:val="22"/>
        </w:rPr>
        <w:t xml:space="preserve"> będą przez </w:t>
      </w:r>
      <w:r w:rsidR="00754D6A" w:rsidRPr="009725FE">
        <w:rPr>
          <w:sz w:val="22"/>
          <w:szCs w:val="22"/>
        </w:rPr>
        <w:t xml:space="preserve">przedstawiciela </w:t>
      </w:r>
      <w:r w:rsidRPr="009725FE">
        <w:rPr>
          <w:sz w:val="22"/>
          <w:szCs w:val="22"/>
        </w:rPr>
        <w:t xml:space="preserve">Zamawiającego na podstawie zgłoszenia </w:t>
      </w:r>
      <w:r w:rsidR="005640DF" w:rsidRPr="009725FE">
        <w:rPr>
          <w:sz w:val="22"/>
          <w:szCs w:val="22"/>
        </w:rPr>
        <w:t>dokonanego przez Wykonawcę</w:t>
      </w:r>
      <w:r w:rsidR="006C5463" w:rsidRPr="009725FE">
        <w:rPr>
          <w:sz w:val="22"/>
          <w:szCs w:val="22"/>
        </w:rPr>
        <w:t xml:space="preserve"> w formie pisma lub zapisu w dzienniku budowy </w:t>
      </w:r>
      <w:r w:rsidRPr="009725FE">
        <w:rPr>
          <w:sz w:val="22"/>
          <w:szCs w:val="22"/>
        </w:rPr>
        <w:t xml:space="preserve">w ciągu </w:t>
      </w:r>
      <w:r w:rsidRPr="000C0169">
        <w:rPr>
          <w:sz w:val="22"/>
          <w:szCs w:val="22"/>
          <w:highlight w:val="lightGray"/>
        </w:rPr>
        <w:t xml:space="preserve">7 </w:t>
      </w:r>
      <w:r w:rsidRPr="00B15FAF">
        <w:rPr>
          <w:sz w:val="22"/>
          <w:szCs w:val="22"/>
        </w:rPr>
        <w:t xml:space="preserve">dni od </w:t>
      </w:r>
      <w:r w:rsidRPr="00B15FAF">
        <w:rPr>
          <w:sz w:val="22"/>
          <w:szCs w:val="22"/>
        </w:rPr>
        <w:lastRenderedPageBreak/>
        <w:t>daty zgłoszenia.</w:t>
      </w:r>
    </w:p>
    <w:p w:rsidR="00F13C09" w:rsidRPr="009725FE" w:rsidRDefault="004772DC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sz w:val="22"/>
          <w:szCs w:val="22"/>
        </w:rPr>
        <w:t>Po wykonaniu przedmiotu</w:t>
      </w:r>
      <w:r w:rsidR="001F1644" w:rsidRPr="009725FE">
        <w:rPr>
          <w:sz w:val="22"/>
          <w:szCs w:val="22"/>
        </w:rPr>
        <w:t xml:space="preserve"> umowy Wykonawca zgłosi </w:t>
      </w:r>
      <w:r w:rsidR="00F13C09" w:rsidRPr="009725FE">
        <w:rPr>
          <w:sz w:val="22"/>
          <w:szCs w:val="22"/>
        </w:rPr>
        <w:t xml:space="preserve">na piśmie </w:t>
      </w:r>
      <w:r w:rsidR="001F1644" w:rsidRPr="009725FE">
        <w:rPr>
          <w:sz w:val="22"/>
          <w:szCs w:val="22"/>
        </w:rPr>
        <w:t>Zamawiającemu gotowość do odbioru</w:t>
      </w:r>
      <w:r w:rsidR="00F13C09" w:rsidRPr="009725FE">
        <w:rPr>
          <w:sz w:val="22"/>
          <w:szCs w:val="22"/>
        </w:rPr>
        <w:t>. Podstawą do ww</w:t>
      </w:r>
      <w:r w:rsidR="000C0169">
        <w:rPr>
          <w:sz w:val="22"/>
          <w:szCs w:val="22"/>
        </w:rPr>
        <w:t>.</w:t>
      </w:r>
      <w:r w:rsidR="00F13C09" w:rsidRPr="009725FE">
        <w:rPr>
          <w:sz w:val="22"/>
          <w:szCs w:val="22"/>
        </w:rPr>
        <w:t xml:space="preserve"> zgłoszenia będzie faktyczne wykonanie robót potwierdzone przez Inspektora Nadzoru oraz zrealizowanie przedmiotu umowy</w:t>
      </w:r>
      <w:r w:rsidR="00A55D76" w:rsidRPr="009725FE">
        <w:rPr>
          <w:sz w:val="22"/>
          <w:szCs w:val="22"/>
        </w:rPr>
        <w:t>.</w:t>
      </w:r>
    </w:p>
    <w:p w:rsidR="00F13C09" w:rsidRPr="00EC3D2E" w:rsidRDefault="00F13C09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B15FAF">
        <w:rPr>
          <w:sz w:val="22"/>
          <w:szCs w:val="22"/>
        </w:rPr>
        <w:t>Za</w:t>
      </w:r>
      <w:r w:rsidRPr="00EC3D2E">
        <w:rPr>
          <w:sz w:val="22"/>
          <w:szCs w:val="22"/>
        </w:rPr>
        <w:t>mawiający w ciągu 7 dni o</w:t>
      </w:r>
      <w:r w:rsidR="00935687" w:rsidRPr="00EC3D2E">
        <w:rPr>
          <w:sz w:val="22"/>
          <w:szCs w:val="22"/>
        </w:rPr>
        <w:t>d daty zgłoszenia powoła Komisję</w:t>
      </w:r>
      <w:r w:rsidRPr="00EC3D2E">
        <w:rPr>
          <w:sz w:val="22"/>
          <w:szCs w:val="22"/>
        </w:rPr>
        <w:t xml:space="preserve"> Odbiorową</w:t>
      </w:r>
      <w:r w:rsidR="00A00032" w:rsidRPr="00EC3D2E">
        <w:rPr>
          <w:sz w:val="22"/>
          <w:szCs w:val="22"/>
        </w:rPr>
        <w:t>.</w:t>
      </w:r>
      <w:r w:rsidR="00935687" w:rsidRPr="00EC3D2E">
        <w:rPr>
          <w:sz w:val="22"/>
          <w:szCs w:val="22"/>
        </w:rPr>
        <w:t xml:space="preserve"> </w:t>
      </w:r>
      <w:r w:rsidR="004D4A8B" w:rsidRPr="00EC3D2E">
        <w:rPr>
          <w:sz w:val="22"/>
          <w:szCs w:val="22"/>
        </w:rPr>
        <w:t>O powyższym zostanie powiadomiony Wykonawca z zaproszeniem do udziału w pracach Komisji.</w:t>
      </w:r>
    </w:p>
    <w:p w:rsidR="00935687" w:rsidRPr="00EC3D2E" w:rsidRDefault="00935687" w:rsidP="00C4784B">
      <w:pPr>
        <w:widowControl w:val="0"/>
        <w:numPr>
          <w:ilvl w:val="0"/>
          <w:numId w:val="12"/>
        </w:numPr>
        <w:shd w:val="clear" w:color="auto" w:fill="FFFFFF"/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EC3D2E">
        <w:rPr>
          <w:sz w:val="22"/>
          <w:szCs w:val="22"/>
        </w:rPr>
        <w:t>Odbioru końcowego</w:t>
      </w:r>
      <w:r w:rsidRPr="00EC3D2E">
        <w:rPr>
          <w:bCs/>
          <w:sz w:val="22"/>
          <w:szCs w:val="22"/>
        </w:rPr>
        <w:t xml:space="preserve"> potwierdzającego </w:t>
      </w:r>
      <w:r w:rsidR="00F73594" w:rsidRPr="00EC3D2E">
        <w:rPr>
          <w:bCs/>
          <w:sz w:val="22"/>
          <w:szCs w:val="22"/>
        </w:rPr>
        <w:t xml:space="preserve">należyte </w:t>
      </w:r>
      <w:r w:rsidRPr="00EC3D2E">
        <w:rPr>
          <w:bCs/>
          <w:sz w:val="22"/>
          <w:szCs w:val="22"/>
        </w:rPr>
        <w:t xml:space="preserve">wykonanie przedmiotu umowy Komisja dokona </w:t>
      </w:r>
      <w:r w:rsidR="007A74FE" w:rsidRPr="00EC3D2E">
        <w:rPr>
          <w:bCs/>
          <w:sz w:val="22"/>
          <w:szCs w:val="22"/>
        </w:rPr>
        <w:br/>
      </w:r>
      <w:r w:rsidRPr="00EC3D2E">
        <w:rPr>
          <w:bCs/>
          <w:sz w:val="22"/>
          <w:szCs w:val="22"/>
        </w:rPr>
        <w:t>w terminie do 10 dni od daty jej powołania.</w:t>
      </w:r>
    </w:p>
    <w:p w:rsidR="00C62596" w:rsidRPr="00EC3D2E" w:rsidRDefault="00056052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EC3D2E">
        <w:rPr>
          <w:bCs/>
          <w:sz w:val="22"/>
          <w:szCs w:val="22"/>
        </w:rPr>
        <w:t xml:space="preserve">Na co najmniej 5 dni przed zakończeniem czynności odbioru </w:t>
      </w:r>
      <w:r w:rsidR="00A55D76" w:rsidRPr="00EC3D2E">
        <w:rPr>
          <w:bCs/>
          <w:sz w:val="22"/>
          <w:szCs w:val="22"/>
        </w:rPr>
        <w:t xml:space="preserve">końcowego </w:t>
      </w:r>
      <w:r w:rsidR="00976597" w:rsidRPr="00EC3D2E">
        <w:rPr>
          <w:bCs/>
          <w:sz w:val="22"/>
          <w:szCs w:val="22"/>
        </w:rPr>
        <w:t xml:space="preserve">robót/przedmiotu umowy </w:t>
      </w:r>
      <w:r w:rsidRPr="00EC3D2E">
        <w:rPr>
          <w:bCs/>
          <w:sz w:val="22"/>
          <w:szCs w:val="22"/>
        </w:rPr>
        <w:t>Wykonawca prze</w:t>
      </w:r>
      <w:r w:rsidR="00976597" w:rsidRPr="00EC3D2E">
        <w:rPr>
          <w:bCs/>
          <w:sz w:val="22"/>
          <w:szCs w:val="22"/>
        </w:rPr>
        <w:t>dłoży Zamawiającemu dokumentację</w:t>
      </w:r>
      <w:r w:rsidRPr="00EC3D2E">
        <w:rPr>
          <w:bCs/>
          <w:sz w:val="22"/>
          <w:szCs w:val="22"/>
        </w:rPr>
        <w:t xml:space="preserve"> powykonawczą oraz wszystkie dokumenty pozwalające na ocenę prawidłowości wykonania umowy (koszt ich uzyskania obciąża wykonawcę),</w:t>
      </w:r>
      <w:r w:rsidR="00A32B62">
        <w:rPr>
          <w:bCs/>
          <w:sz w:val="22"/>
          <w:szCs w:val="22"/>
        </w:rPr>
        <w:br/>
      </w:r>
      <w:r w:rsidRPr="00EC3D2E">
        <w:rPr>
          <w:bCs/>
          <w:sz w:val="22"/>
          <w:szCs w:val="22"/>
        </w:rPr>
        <w:t>a w szczególności:</w:t>
      </w:r>
    </w:p>
    <w:p w:rsidR="005F3FDD" w:rsidRPr="00016ED6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EC3D2E">
        <w:rPr>
          <w:b/>
          <w:bCs/>
          <w:sz w:val="22"/>
          <w:szCs w:val="22"/>
        </w:rPr>
        <w:t>Dokumenty podstawowe</w:t>
      </w:r>
      <w:r w:rsidRPr="00016ED6">
        <w:rPr>
          <w:b/>
          <w:bCs/>
          <w:sz w:val="22"/>
          <w:szCs w:val="22"/>
        </w:rPr>
        <w:t xml:space="preserve"> </w:t>
      </w:r>
      <w:r w:rsidRPr="00016ED6">
        <w:rPr>
          <w:bCs/>
          <w:i/>
          <w:sz w:val="22"/>
          <w:szCs w:val="22"/>
        </w:rPr>
        <w:t>– Protokół przekazania placu budowy Wykonawcy;.</w:t>
      </w:r>
    </w:p>
    <w:p w:rsidR="005F3FDD" w:rsidRPr="00016ED6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016ED6">
        <w:rPr>
          <w:b/>
          <w:spacing w:val="-18"/>
          <w:sz w:val="22"/>
          <w:szCs w:val="22"/>
        </w:rPr>
        <w:t xml:space="preserve">  </w:t>
      </w:r>
      <w:r w:rsidRPr="00016ED6">
        <w:rPr>
          <w:b/>
          <w:bCs/>
          <w:sz w:val="22"/>
          <w:szCs w:val="22"/>
        </w:rPr>
        <w:t xml:space="preserve">Dokumenty materiałowe </w:t>
      </w:r>
      <w:r w:rsidRPr="00016ED6">
        <w:rPr>
          <w:bCs/>
          <w:i/>
          <w:sz w:val="22"/>
          <w:szCs w:val="22"/>
        </w:rPr>
        <w:t xml:space="preserve">– Certyfikaty; Atesty; Aprobaty techniczne; Zatwierdzenia próbek </w:t>
      </w:r>
      <w:r w:rsidRPr="00016ED6">
        <w:rPr>
          <w:bCs/>
          <w:i/>
          <w:sz w:val="22"/>
          <w:szCs w:val="22"/>
        </w:rPr>
        <w:br/>
        <w:t>materiałowych.</w:t>
      </w:r>
    </w:p>
    <w:p w:rsidR="005F3FDD" w:rsidRPr="00016ED6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016ED6">
        <w:rPr>
          <w:b/>
          <w:spacing w:val="-18"/>
          <w:sz w:val="22"/>
          <w:szCs w:val="22"/>
        </w:rPr>
        <w:t xml:space="preserve">  </w:t>
      </w:r>
      <w:r w:rsidRPr="00016ED6">
        <w:rPr>
          <w:b/>
          <w:bCs/>
          <w:sz w:val="22"/>
          <w:szCs w:val="22"/>
        </w:rPr>
        <w:t xml:space="preserve">Wyniki badań </w:t>
      </w:r>
      <w:r w:rsidRPr="00016ED6">
        <w:rPr>
          <w:bCs/>
          <w:i/>
          <w:sz w:val="22"/>
          <w:szCs w:val="22"/>
        </w:rPr>
        <w:t>–</w:t>
      </w:r>
      <w:r w:rsidRPr="00016ED6">
        <w:rPr>
          <w:bCs/>
          <w:i/>
          <w:strike/>
          <w:sz w:val="22"/>
          <w:szCs w:val="22"/>
        </w:rPr>
        <w:t>Protokoły prób szczelności rurociągów i instalacji;; Protokoły pomiaru drożności wentylacji; Protokoły pomiaru jakości izolacji oraz skuteczności zerowania lub uzie</w:t>
      </w:r>
      <w:r w:rsidR="008D06F6" w:rsidRPr="00016ED6">
        <w:rPr>
          <w:bCs/>
          <w:i/>
          <w:strike/>
          <w:sz w:val="22"/>
          <w:szCs w:val="22"/>
        </w:rPr>
        <w:t>mienia instalacji i </w:t>
      </w:r>
      <w:r w:rsidRPr="00016ED6">
        <w:rPr>
          <w:bCs/>
          <w:i/>
          <w:strike/>
          <w:sz w:val="22"/>
          <w:szCs w:val="22"/>
        </w:rPr>
        <w:t>urządzeń;;</w:t>
      </w:r>
      <w:r w:rsidR="00421524" w:rsidRPr="00016ED6">
        <w:rPr>
          <w:bCs/>
          <w:i/>
          <w:strike/>
          <w:sz w:val="22"/>
          <w:szCs w:val="22"/>
        </w:rPr>
        <w:t xml:space="preserve"> </w:t>
      </w:r>
      <w:r w:rsidR="00421524" w:rsidRPr="00016ED6">
        <w:rPr>
          <w:bCs/>
          <w:i/>
          <w:sz w:val="22"/>
          <w:szCs w:val="22"/>
        </w:rPr>
        <w:t>zagęszczenia gruntu i warstw podbudowy</w:t>
      </w:r>
    </w:p>
    <w:p w:rsidR="005F3FDD" w:rsidRPr="00016ED6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016ED6">
        <w:rPr>
          <w:b/>
          <w:spacing w:val="-18"/>
          <w:sz w:val="22"/>
          <w:szCs w:val="22"/>
        </w:rPr>
        <w:t xml:space="preserve"> </w:t>
      </w:r>
      <w:r w:rsidRPr="00016ED6">
        <w:rPr>
          <w:b/>
          <w:bCs/>
          <w:sz w:val="22"/>
          <w:szCs w:val="22"/>
        </w:rPr>
        <w:t xml:space="preserve">Protokoły odbiorów </w:t>
      </w:r>
      <w:r w:rsidRPr="00016ED6">
        <w:rPr>
          <w:bCs/>
          <w:i/>
          <w:sz w:val="22"/>
          <w:szCs w:val="22"/>
        </w:rPr>
        <w:t>wynikających z treści umowy.</w:t>
      </w:r>
    </w:p>
    <w:p w:rsidR="005F3FDD" w:rsidRPr="00C50225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016ED6">
        <w:rPr>
          <w:b/>
          <w:spacing w:val="-18"/>
          <w:sz w:val="22"/>
          <w:szCs w:val="22"/>
        </w:rPr>
        <w:t xml:space="preserve">  </w:t>
      </w:r>
      <w:r w:rsidRPr="00016ED6">
        <w:rPr>
          <w:b/>
          <w:bCs/>
          <w:sz w:val="22"/>
          <w:szCs w:val="22"/>
        </w:rPr>
        <w:t xml:space="preserve">Protokoły </w:t>
      </w:r>
      <w:r w:rsidRPr="00C50225">
        <w:rPr>
          <w:b/>
          <w:bCs/>
          <w:sz w:val="22"/>
          <w:szCs w:val="22"/>
        </w:rPr>
        <w:t xml:space="preserve">testów funkcjonalnych </w:t>
      </w:r>
      <w:r w:rsidRPr="00C50225">
        <w:rPr>
          <w:bCs/>
          <w:i/>
          <w:sz w:val="22"/>
          <w:szCs w:val="22"/>
        </w:rPr>
        <w:t xml:space="preserve">– Protokoły przeprowadzonych testów funkcjonalnych: </w:t>
      </w:r>
      <w:r w:rsidRPr="00C50225">
        <w:rPr>
          <w:bCs/>
          <w:i/>
          <w:sz w:val="22"/>
          <w:szCs w:val="22"/>
        </w:rPr>
        <w:br/>
        <w:t>protokoły rozruchu urządzeń i instalacji</w:t>
      </w:r>
      <w:r w:rsidR="00552E9F" w:rsidRPr="00C50225">
        <w:rPr>
          <w:bCs/>
          <w:i/>
          <w:sz w:val="22"/>
          <w:szCs w:val="22"/>
        </w:rPr>
        <w:t>;</w:t>
      </w:r>
      <w:r w:rsidRPr="00C50225">
        <w:rPr>
          <w:bCs/>
          <w:i/>
          <w:sz w:val="22"/>
          <w:szCs w:val="22"/>
        </w:rPr>
        <w:t>.</w:t>
      </w:r>
    </w:p>
    <w:p w:rsidR="005F3FDD" w:rsidRPr="00C50225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C50225">
        <w:rPr>
          <w:b/>
          <w:spacing w:val="-18"/>
          <w:sz w:val="22"/>
          <w:szCs w:val="22"/>
        </w:rPr>
        <w:t xml:space="preserve">  </w:t>
      </w:r>
      <w:r w:rsidRPr="00C50225">
        <w:rPr>
          <w:b/>
          <w:bCs/>
          <w:sz w:val="22"/>
          <w:szCs w:val="22"/>
        </w:rPr>
        <w:t xml:space="preserve">Instrukcje obsługi i dokumentacja techniczno-ruchowa </w:t>
      </w:r>
      <w:r w:rsidRPr="00C50225">
        <w:rPr>
          <w:bCs/>
          <w:i/>
          <w:sz w:val="22"/>
          <w:szCs w:val="22"/>
        </w:rPr>
        <w:t xml:space="preserve">– wszelkie dokumenty dostarczone przez producentów </w:t>
      </w:r>
      <w:r w:rsidR="00421524" w:rsidRPr="00C50225">
        <w:rPr>
          <w:bCs/>
          <w:i/>
          <w:sz w:val="22"/>
          <w:szCs w:val="22"/>
        </w:rPr>
        <w:t xml:space="preserve">zastosowanych materiałów </w:t>
      </w:r>
      <w:r w:rsidRPr="00C50225">
        <w:rPr>
          <w:bCs/>
          <w:i/>
          <w:strike/>
          <w:sz w:val="22"/>
          <w:szCs w:val="22"/>
        </w:rPr>
        <w:t>maszyn i urządzeń</w:t>
      </w:r>
      <w:r w:rsidRPr="00C50225">
        <w:rPr>
          <w:bCs/>
          <w:i/>
          <w:sz w:val="22"/>
          <w:szCs w:val="22"/>
        </w:rPr>
        <w:t xml:space="preserve">; instrukcje (w języku polskim) eksploatacji i konserwacji </w:t>
      </w:r>
      <w:r w:rsidRPr="00C50225">
        <w:rPr>
          <w:bCs/>
          <w:i/>
          <w:strike/>
          <w:sz w:val="22"/>
          <w:szCs w:val="22"/>
        </w:rPr>
        <w:t>budynków oraz</w:t>
      </w:r>
      <w:r w:rsidRPr="00C50225">
        <w:rPr>
          <w:bCs/>
          <w:i/>
          <w:sz w:val="22"/>
          <w:szCs w:val="22"/>
        </w:rPr>
        <w:t xml:space="preserve"> infrastruktury umożliwiające kontrole instalacji technicznych, wyposażenia </w:t>
      </w:r>
      <w:r w:rsidRPr="00C50225">
        <w:rPr>
          <w:bCs/>
          <w:i/>
          <w:sz w:val="22"/>
          <w:szCs w:val="22"/>
        </w:rPr>
        <w:br/>
        <w:t xml:space="preserve">i urządzeń, ich funkcjonowania, naprawy i planowanych remontów; telefony i adresy </w:t>
      </w:r>
      <w:r w:rsidRPr="00C50225">
        <w:rPr>
          <w:bCs/>
          <w:i/>
          <w:sz w:val="22"/>
          <w:szCs w:val="22"/>
        </w:rPr>
        <w:br/>
        <w:t>kontaktowe wykonawców robót na wypadek awarii lub potrzeby uzyskania informacji; pisemna gwarancja na całość przedmiotu umowy</w:t>
      </w:r>
      <w:r w:rsidR="00421524" w:rsidRPr="00C50225">
        <w:rPr>
          <w:bCs/>
          <w:i/>
          <w:sz w:val="22"/>
          <w:szCs w:val="22"/>
        </w:rPr>
        <w:t>, instrukcję eksploatacji i konserwacji powstałego obiektu.</w:t>
      </w:r>
    </w:p>
    <w:p w:rsidR="005F3FDD" w:rsidRPr="00C50225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trike/>
          <w:spacing w:val="-18"/>
          <w:sz w:val="22"/>
          <w:szCs w:val="22"/>
        </w:rPr>
      </w:pPr>
      <w:r w:rsidRPr="00C50225">
        <w:rPr>
          <w:b/>
          <w:spacing w:val="-18"/>
          <w:sz w:val="22"/>
          <w:szCs w:val="22"/>
        </w:rPr>
        <w:t xml:space="preserve">  </w:t>
      </w:r>
      <w:r w:rsidRPr="00C50225">
        <w:rPr>
          <w:b/>
          <w:bCs/>
          <w:strike/>
          <w:sz w:val="22"/>
          <w:szCs w:val="22"/>
        </w:rPr>
        <w:t xml:space="preserve">Wykaz części zamiennych </w:t>
      </w:r>
      <w:r w:rsidRPr="00C50225">
        <w:rPr>
          <w:bCs/>
          <w:i/>
          <w:strike/>
          <w:sz w:val="22"/>
          <w:szCs w:val="22"/>
        </w:rPr>
        <w:t xml:space="preserve">– gdy dostawa części zamiennych stanowi obowiązek umowny </w:t>
      </w:r>
      <w:r w:rsidRPr="00C50225">
        <w:rPr>
          <w:bCs/>
          <w:i/>
          <w:strike/>
          <w:sz w:val="22"/>
          <w:szCs w:val="22"/>
        </w:rPr>
        <w:br/>
        <w:t>wykonawcy.</w:t>
      </w:r>
    </w:p>
    <w:p w:rsidR="005F3FDD" w:rsidRPr="00C50225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trike/>
          <w:spacing w:val="-18"/>
          <w:sz w:val="22"/>
          <w:szCs w:val="22"/>
        </w:rPr>
      </w:pPr>
      <w:r w:rsidRPr="00C50225">
        <w:rPr>
          <w:b/>
          <w:strike/>
          <w:spacing w:val="-18"/>
          <w:sz w:val="22"/>
          <w:szCs w:val="22"/>
        </w:rPr>
        <w:t xml:space="preserve">  </w:t>
      </w:r>
      <w:r w:rsidRPr="00C50225">
        <w:rPr>
          <w:b/>
          <w:bCs/>
          <w:strike/>
          <w:sz w:val="22"/>
          <w:szCs w:val="22"/>
        </w:rPr>
        <w:t xml:space="preserve">Raporty szkoleń załogi </w:t>
      </w:r>
      <w:r w:rsidRPr="00C50225">
        <w:rPr>
          <w:bCs/>
          <w:i/>
          <w:strike/>
          <w:sz w:val="22"/>
          <w:szCs w:val="22"/>
        </w:rPr>
        <w:t xml:space="preserve">– protokoły przeprowadzonych szkoleń w zakresie obsługi urządzeń </w:t>
      </w:r>
      <w:r w:rsidRPr="00C50225">
        <w:rPr>
          <w:bCs/>
          <w:i/>
          <w:strike/>
          <w:sz w:val="22"/>
          <w:szCs w:val="22"/>
        </w:rPr>
        <w:br/>
        <w:t>i instalacji.</w:t>
      </w:r>
    </w:p>
    <w:p w:rsidR="00421524" w:rsidRPr="00016ED6" w:rsidRDefault="005F3FDD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spacing w:val="-18"/>
          <w:sz w:val="22"/>
          <w:szCs w:val="22"/>
        </w:rPr>
      </w:pPr>
      <w:r w:rsidRPr="00C50225">
        <w:rPr>
          <w:b/>
          <w:spacing w:val="-18"/>
          <w:sz w:val="22"/>
          <w:szCs w:val="22"/>
        </w:rPr>
        <w:t xml:space="preserve">  </w:t>
      </w:r>
      <w:r w:rsidRPr="00C50225">
        <w:rPr>
          <w:b/>
          <w:bCs/>
          <w:sz w:val="22"/>
          <w:szCs w:val="22"/>
        </w:rPr>
        <w:t xml:space="preserve">Dokumentacja powykonawcza (2 </w:t>
      </w:r>
      <w:proofErr w:type="spellStart"/>
      <w:r w:rsidRPr="00C50225">
        <w:rPr>
          <w:b/>
          <w:bCs/>
          <w:sz w:val="22"/>
          <w:szCs w:val="22"/>
        </w:rPr>
        <w:t>kpl</w:t>
      </w:r>
      <w:proofErr w:type="spellEnd"/>
      <w:r w:rsidRPr="00C50225">
        <w:rPr>
          <w:b/>
          <w:bCs/>
          <w:sz w:val="22"/>
          <w:szCs w:val="22"/>
        </w:rPr>
        <w:t>.)</w:t>
      </w:r>
      <w:r w:rsidRPr="00C50225">
        <w:rPr>
          <w:bCs/>
          <w:i/>
          <w:sz w:val="22"/>
          <w:szCs w:val="22"/>
        </w:rPr>
        <w:t xml:space="preserve">– potwierdzoną za zgodność  lub zaktualizowaną instrukcję bezpieczeństwa pożarowego; dokumentacja fotograficzna szczegółów robót zanikających i ogólnych obiektu dokumentujących ważniejsze etapy realizacji przedmiotu umowy (w wersji elektronicznej z datownikiem na zdjęciu w ilości min. 20 szt.) </w:t>
      </w:r>
      <w:r w:rsidR="00421524" w:rsidRPr="00C50225">
        <w:rPr>
          <w:bCs/>
          <w:i/>
          <w:sz w:val="22"/>
          <w:szCs w:val="22"/>
        </w:rPr>
        <w:t>całość dokumentacji</w:t>
      </w:r>
      <w:r w:rsidR="00421524" w:rsidRPr="00016ED6">
        <w:rPr>
          <w:bCs/>
          <w:i/>
          <w:sz w:val="22"/>
          <w:szCs w:val="22"/>
        </w:rPr>
        <w:t xml:space="preserve"> według spisu rysunków projektu wykonawczego wraz z naniesieniem zmian dokonanych w trakcie realizacji; inwentaryzacje geodezyjną powykonawczą urządzeń nadziemnych i podziemnych w wersji papierowej i elektronicznej.</w:t>
      </w:r>
    </w:p>
    <w:p w:rsidR="005F3FDD" w:rsidRPr="00EC3D2E" w:rsidRDefault="00421524" w:rsidP="00C4784B">
      <w:pPr>
        <w:widowControl w:val="0"/>
        <w:numPr>
          <w:ilvl w:val="0"/>
          <w:numId w:val="33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  <w:r w:rsidRPr="00016ED6">
        <w:rPr>
          <w:b/>
          <w:bCs/>
          <w:sz w:val="22"/>
          <w:szCs w:val="22"/>
        </w:rPr>
        <w:t>Dokumenty instytucjonalne</w:t>
      </w:r>
      <w:r w:rsidRPr="00016ED6">
        <w:rPr>
          <w:b/>
          <w:spacing w:val="-18"/>
          <w:sz w:val="22"/>
          <w:szCs w:val="22"/>
        </w:rPr>
        <w:t xml:space="preserve"> </w:t>
      </w:r>
      <w:r w:rsidRPr="00016ED6">
        <w:rPr>
          <w:bCs/>
          <w:i/>
          <w:sz w:val="22"/>
          <w:szCs w:val="22"/>
        </w:rPr>
        <w:t>– protokoły odbioru zabezpieczeń infrastruktury podziemnej sporządzone przy udziale operatorów sieci.</w:t>
      </w:r>
    </w:p>
    <w:p w:rsidR="00416968" w:rsidRPr="00EC3D2E" w:rsidRDefault="004D4A8B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>Po przeprowadzeniu czynności odbiorowych i stwierdzeniu zrealizowania przedmiotu umowy zgod</w:t>
      </w:r>
      <w:r w:rsidR="0087460B" w:rsidRPr="009725FE">
        <w:rPr>
          <w:bCs/>
          <w:sz w:val="22"/>
          <w:szCs w:val="22"/>
        </w:rPr>
        <w:t>nie z dokumentacją</w:t>
      </w:r>
      <w:r w:rsidRPr="009725FE">
        <w:rPr>
          <w:bCs/>
          <w:sz w:val="22"/>
          <w:szCs w:val="22"/>
        </w:rPr>
        <w:t xml:space="preserve"> projektową, specyfikacją istotnych warunków zamówienia, ofertą Wykonawcy</w:t>
      </w:r>
      <w:r w:rsidR="0087460B" w:rsidRPr="009725FE">
        <w:rPr>
          <w:bCs/>
          <w:sz w:val="22"/>
          <w:szCs w:val="22"/>
        </w:rPr>
        <w:t xml:space="preserve"> oraz obowiązującymi przepisami</w:t>
      </w:r>
      <w:r w:rsidR="00D709E7" w:rsidRPr="009725FE">
        <w:rPr>
          <w:bCs/>
          <w:sz w:val="22"/>
          <w:szCs w:val="22"/>
        </w:rPr>
        <w:t xml:space="preserve"> Komisja Odbiorowa podpisuje protokół odbioru końcowego. </w:t>
      </w:r>
      <w:r w:rsidR="00A55D76" w:rsidRPr="009725FE">
        <w:rPr>
          <w:bCs/>
          <w:sz w:val="22"/>
          <w:szCs w:val="22"/>
        </w:rPr>
        <w:t>Pozytywny p</w:t>
      </w:r>
      <w:r w:rsidR="00D709E7" w:rsidRPr="009725FE">
        <w:rPr>
          <w:bCs/>
          <w:sz w:val="22"/>
          <w:szCs w:val="22"/>
        </w:rPr>
        <w:t>rotokół odbioru końcowego stanowi podstawę do ostatecznego rozliczenia niniejszej umowy</w:t>
      </w:r>
      <w:r w:rsidR="00EC3D2E">
        <w:rPr>
          <w:bCs/>
          <w:sz w:val="22"/>
          <w:szCs w:val="22"/>
        </w:rPr>
        <w:t>.</w:t>
      </w:r>
    </w:p>
    <w:p w:rsidR="00D709E7" w:rsidRPr="009725FE" w:rsidRDefault="00D709E7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 xml:space="preserve">Jeżeli odbiór nie został dokonany w ustalonych terminach z winy Zamawiającego, pomimo </w:t>
      </w:r>
      <w:r w:rsidR="00236FB9">
        <w:rPr>
          <w:bCs/>
          <w:sz w:val="22"/>
          <w:szCs w:val="22"/>
        </w:rPr>
        <w:br/>
      </w:r>
      <w:r w:rsidRPr="009725FE">
        <w:rPr>
          <w:bCs/>
          <w:sz w:val="22"/>
          <w:szCs w:val="22"/>
        </w:rPr>
        <w:t>zgłoszenia gotowości do odbioru to Wykonawca</w:t>
      </w:r>
      <w:r w:rsidR="00437686" w:rsidRPr="009725FE">
        <w:rPr>
          <w:bCs/>
          <w:sz w:val="22"/>
          <w:szCs w:val="22"/>
        </w:rPr>
        <w:t>:</w:t>
      </w:r>
    </w:p>
    <w:p w:rsidR="00D709E7" w:rsidRPr="009725FE" w:rsidRDefault="00D709E7" w:rsidP="00C4784B">
      <w:pPr>
        <w:widowControl w:val="0"/>
        <w:numPr>
          <w:ilvl w:val="0"/>
          <w:numId w:val="3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autoSpaceDN w:val="0"/>
        <w:adjustRightInd w:val="0"/>
        <w:ind w:left="851" w:hanging="425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>nie pozostaje w zwłoce ze spełnieniem  zobowiązania wynikającego z umowy;</w:t>
      </w:r>
    </w:p>
    <w:p w:rsidR="00D709E7" w:rsidRPr="009725FE" w:rsidRDefault="00437686" w:rsidP="00C4784B">
      <w:pPr>
        <w:widowControl w:val="0"/>
        <w:numPr>
          <w:ilvl w:val="0"/>
          <w:numId w:val="34"/>
        </w:numPr>
        <w:shd w:val="clear" w:color="auto" w:fill="FFFFFF"/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851" w:hanging="425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>dokona jednostronnego ustalenia stanu zrealizowanego przedmiotu umowy przez powołaną do tego celu Komisję powiadamiając o terminie tych prac Zamawiającego;</w:t>
      </w:r>
    </w:p>
    <w:p w:rsidR="00437686" w:rsidRPr="009725FE" w:rsidRDefault="00437686" w:rsidP="00C4784B">
      <w:pPr>
        <w:widowControl w:val="0"/>
        <w:numPr>
          <w:ilvl w:val="0"/>
          <w:numId w:val="34"/>
        </w:numPr>
        <w:shd w:val="clear" w:color="auto" w:fill="FFFFFF"/>
        <w:tabs>
          <w:tab w:val="left" w:pos="284"/>
          <w:tab w:val="left" w:pos="851"/>
        </w:tabs>
        <w:suppressAutoHyphens/>
        <w:autoSpaceDE w:val="0"/>
        <w:autoSpaceDN w:val="0"/>
        <w:adjustRightInd w:val="0"/>
        <w:ind w:left="851" w:hanging="425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 xml:space="preserve">sporządzi protokół odbioru, który stanowił będzie podstawę do wystawienia faktury końcowej </w:t>
      </w:r>
      <w:r w:rsidR="00A32B62">
        <w:rPr>
          <w:bCs/>
          <w:sz w:val="22"/>
          <w:szCs w:val="22"/>
        </w:rPr>
        <w:br/>
      </w:r>
      <w:r w:rsidRPr="009725FE">
        <w:rPr>
          <w:bCs/>
          <w:sz w:val="22"/>
          <w:szCs w:val="22"/>
        </w:rPr>
        <w:t>i zażądania zapłaty należnego wynagrodzenia</w:t>
      </w:r>
      <w:r w:rsidR="001A0857" w:rsidRPr="009725FE">
        <w:rPr>
          <w:bCs/>
          <w:sz w:val="22"/>
          <w:szCs w:val="22"/>
        </w:rPr>
        <w:t>.</w:t>
      </w:r>
    </w:p>
    <w:p w:rsidR="005640DF" w:rsidRPr="009725FE" w:rsidRDefault="00D709E7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>Jeżeli w toku</w:t>
      </w:r>
      <w:r w:rsidR="00437686" w:rsidRPr="009725FE">
        <w:rPr>
          <w:bCs/>
          <w:sz w:val="22"/>
          <w:szCs w:val="22"/>
        </w:rPr>
        <w:t xml:space="preserve"> czynności odbioru </w:t>
      </w:r>
      <w:r w:rsidR="005640DF" w:rsidRPr="009725FE">
        <w:rPr>
          <w:bCs/>
          <w:sz w:val="22"/>
          <w:szCs w:val="22"/>
        </w:rPr>
        <w:t xml:space="preserve">końcowego przedmiotu umowy </w:t>
      </w:r>
      <w:r w:rsidR="00A55D76" w:rsidRPr="009725FE">
        <w:rPr>
          <w:bCs/>
          <w:sz w:val="22"/>
          <w:szCs w:val="22"/>
        </w:rPr>
        <w:t>zostanie stwierdzone</w:t>
      </w:r>
      <w:r w:rsidR="00437686" w:rsidRPr="009725FE">
        <w:rPr>
          <w:bCs/>
          <w:sz w:val="22"/>
          <w:szCs w:val="22"/>
        </w:rPr>
        <w:t xml:space="preserve">, że przedmiot umowy nie </w:t>
      </w:r>
      <w:r w:rsidR="005640DF" w:rsidRPr="009725FE">
        <w:rPr>
          <w:bCs/>
          <w:sz w:val="22"/>
          <w:szCs w:val="22"/>
        </w:rPr>
        <w:t>osiągną</w:t>
      </w:r>
      <w:r w:rsidR="00437686" w:rsidRPr="009725FE">
        <w:rPr>
          <w:bCs/>
          <w:sz w:val="22"/>
          <w:szCs w:val="22"/>
        </w:rPr>
        <w:t xml:space="preserve">ł gotowości do odbioru </w:t>
      </w:r>
      <w:r w:rsidR="005640DF" w:rsidRPr="009725FE">
        <w:rPr>
          <w:bCs/>
          <w:sz w:val="22"/>
          <w:szCs w:val="22"/>
        </w:rPr>
        <w:t xml:space="preserve">z powodu nie zakończenia robót, to </w:t>
      </w:r>
      <w:r w:rsidR="002C5FAF">
        <w:rPr>
          <w:bCs/>
          <w:sz w:val="22"/>
          <w:szCs w:val="22"/>
        </w:rPr>
        <w:t xml:space="preserve"> </w:t>
      </w:r>
      <w:r w:rsidR="005640DF" w:rsidRPr="009725FE">
        <w:rPr>
          <w:bCs/>
          <w:sz w:val="22"/>
          <w:szCs w:val="22"/>
        </w:rPr>
        <w:t>Zamawiający odmówi odbioru z winy Wykonawcy.</w:t>
      </w:r>
    </w:p>
    <w:p w:rsidR="005640DF" w:rsidRPr="009725FE" w:rsidRDefault="005640DF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>Jeżeli w toku czynności odbioru końcowego przedmiotu umowy zostaną stwierdzone wady, to Zamawiający może zażądać ich usunięcia wyznaczając odpowiedni termin.  Fakt usunięcia wad zostanie stwierdzony protokolarnie przy udziale stron umowy.</w:t>
      </w:r>
    </w:p>
    <w:p w:rsidR="005640DF" w:rsidRPr="009725FE" w:rsidRDefault="005640DF" w:rsidP="00C4784B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pacing w:val="-18"/>
          <w:sz w:val="22"/>
          <w:szCs w:val="22"/>
        </w:rPr>
      </w:pPr>
      <w:r w:rsidRPr="009725FE">
        <w:rPr>
          <w:bCs/>
          <w:sz w:val="22"/>
          <w:szCs w:val="22"/>
        </w:rPr>
        <w:t xml:space="preserve">Jeżeli Wykonawca w wyznaczonym </w:t>
      </w:r>
      <w:r w:rsidR="00FE7BF3" w:rsidRPr="009725FE">
        <w:rPr>
          <w:bCs/>
          <w:sz w:val="22"/>
          <w:szCs w:val="22"/>
        </w:rPr>
        <w:t>przez Zamawiającego t</w:t>
      </w:r>
      <w:r w:rsidRPr="009725FE">
        <w:rPr>
          <w:bCs/>
          <w:sz w:val="22"/>
          <w:szCs w:val="22"/>
        </w:rPr>
        <w:t xml:space="preserve">erminie </w:t>
      </w:r>
      <w:r w:rsidR="00FE7BF3" w:rsidRPr="009725FE">
        <w:rPr>
          <w:bCs/>
          <w:sz w:val="22"/>
          <w:szCs w:val="22"/>
        </w:rPr>
        <w:t xml:space="preserve">nie usunie wad, wówczas </w:t>
      </w:r>
      <w:r w:rsidR="00236FB9">
        <w:rPr>
          <w:bCs/>
          <w:sz w:val="22"/>
          <w:szCs w:val="22"/>
        </w:rPr>
        <w:br/>
      </w:r>
      <w:r w:rsidR="00FE7BF3" w:rsidRPr="009725FE">
        <w:rPr>
          <w:bCs/>
          <w:sz w:val="22"/>
          <w:szCs w:val="22"/>
        </w:rPr>
        <w:t xml:space="preserve">Zamawiający może od umowy odstąpić albo powierzyć </w:t>
      </w:r>
      <w:r w:rsidR="001A0857" w:rsidRPr="009725FE">
        <w:rPr>
          <w:bCs/>
          <w:sz w:val="22"/>
          <w:szCs w:val="22"/>
        </w:rPr>
        <w:t>jej poprawienie</w:t>
      </w:r>
      <w:r w:rsidR="00FE7BF3" w:rsidRPr="009725FE">
        <w:rPr>
          <w:bCs/>
          <w:sz w:val="22"/>
          <w:szCs w:val="22"/>
        </w:rPr>
        <w:t xml:space="preserve"> innej osobie na koszt </w:t>
      </w:r>
      <w:r w:rsidR="002C5FAF">
        <w:rPr>
          <w:bCs/>
          <w:sz w:val="22"/>
          <w:szCs w:val="22"/>
        </w:rPr>
        <w:t xml:space="preserve"> </w:t>
      </w:r>
      <w:r w:rsidR="00016ED6">
        <w:rPr>
          <w:bCs/>
          <w:sz w:val="22"/>
          <w:szCs w:val="22"/>
        </w:rPr>
        <w:br/>
      </w:r>
      <w:r w:rsidR="00FE7BF3" w:rsidRPr="009725FE">
        <w:rPr>
          <w:bCs/>
          <w:sz w:val="22"/>
          <w:szCs w:val="22"/>
        </w:rPr>
        <w:t xml:space="preserve">i </w:t>
      </w:r>
      <w:r w:rsidR="000709DC" w:rsidRPr="009725FE">
        <w:rPr>
          <w:bCs/>
          <w:sz w:val="22"/>
          <w:szCs w:val="22"/>
        </w:rPr>
        <w:t>niebezpieczeństwo</w:t>
      </w:r>
      <w:r w:rsidR="00FE7BF3" w:rsidRPr="009725FE">
        <w:rPr>
          <w:bCs/>
          <w:sz w:val="22"/>
          <w:szCs w:val="22"/>
        </w:rPr>
        <w:t xml:space="preserve"> Wykonawcy. Powstałe z tego tytułu koszty Zamawiający może pokryć </w:t>
      </w:r>
      <w:r w:rsidR="00236FB9">
        <w:rPr>
          <w:bCs/>
          <w:sz w:val="22"/>
          <w:szCs w:val="22"/>
        </w:rPr>
        <w:br/>
      </w:r>
      <w:r w:rsidR="00FE7BF3" w:rsidRPr="009725FE">
        <w:rPr>
          <w:bCs/>
          <w:sz w:val="22"/>
          <w:szCs w:val="22"/>
        </w:rPr>
        <w:t>z zabezpieczenia należytego wykonania umowy.</w:t>
      </w:r>
    </w:p>
    <w:p w:rsidR="00C50225" w:rsidRPr="00C50225" w:rsidRDefault="00C50225" w:rsidP="00C50225">
      <w:pPr>
        <w:suppressAutoHyphens/>
        <w:spacing w:after="60"/>
        <w:rPr>
          <w:b/>
          <w:bCs/>
          <w:sz w:val="16"/>
          <w:szCs w:val="16"/>
        </w:rPr>
      </w:pPr>
    </w:p>
    <w:p w:rsidR="00310B8E" w:rsidRDefault="00310B8E" w:rsidP="00C4784B">
      <w:pPr>
        <w:suppressAutoHyphens/>
        <w:spacing w:after="60"/>
        <w:jc w:val="center"/>
        <w:rPr>
          <w:b/>
          <w:bCs/>
          <w:sz w:val="22"/>
          <w:szCs w:val="22"/>
        </w:rPr>
      </w:pPr>
      <w:r w:rsidRPr="00D5000C">
        <w:rPr>
          <w:b/>
          <w:bCs/>
          <w:sz w:val="22"/>
          <w:szCs w:val="22"/>
        </w:rPr>
        <w:sym w:font="Arial" w:char="00A7"/>
      </w:r>
      <w:r w:rsidR="00863BF5">
        <w:rPr>
          <w:b/>
          <w:bCs/>
          <w:sz w:val="22"/>
          <w:szCs w:val="22"/>
        </w:rPr>
        <w:t xml:space="preserve"> </w:t>
      </w:r>
      <w:r w:rsidR="00E42604">
        <w:rPr>
          <w:b/>
          <w:bCs/>
          <w:sz w:val="22"/>
          <w:szCs w:val="22"/>
        </w:rPr>
        <w:t>1</w:t>
      </w:r>
      <w:r w:rsidR="00795080">
        <w:rPr>
          <w:b/>
          <w:bCs/>
          <w:sz w:val="22"/>
          <w:szCs w:val="22"/>
        </w:rPr>
        <w:t>3</w:t>
      </w:r>
      <w:r w:rsidR="00976D5B">
        <w:rPr>
          <w:b/>
          <w:bCs/>
          <w:sz w:val="22"/>
          <w:szCs w:val="22"/>
        </w:rPr>
        <w:t xml:space="preserve"> </w:t>
      </w:r>
      <w:r w:rsidR="0056664A">
        <w:rPr>
          <w:b/>
          <w:bCs/>
          <w:sz w:val="22"/>
          <w:szCs w:val="22"/>
        </w:rPr>
        <w:t xml:space="preserve">  </w:t>
      </w:r>
      <w:r w:rsidR="00976D5B">
        <w:rPr>
          <w:b/>
          <w:bCs/>
          <w:sz w:val="22"/>
          <w:szCs w:val="22"/>
        </w:rPr>
        <w:t xml:space="preserve"> </w:t>
      </w:r>
      <w:r w:rsidR="00976D5B" w:rsidRPr="00D77015">
        <w:rPr>
          <w:b/>
          <w:bCs/>
          <w:color w:val="2E0FB1"/>
          <w:sz w:val="22"/>
          <w:szCs w:val="22"/>
        </w:rPr>
        <w:t>(rękojmia i gwarancja)</w:t>
      </w:r>
    </w:p>
    <w:p w:rsidR="00CF560F" w:rsidRPr="00C50225" w:rsidRDefault="00CF560F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2C5FAF">
        <w:rPr>
          <w:sz w:val="22"/>
          <w:szCs w:val="22"/>
        </w:rPr>
        <w:t>Strony postanawiają, iż odpowiedzialność Wykonawcy z tytułu</w:t>
      </w:r>
      <w:r w:rsidR="009D0547">
        <w:rPr>
          <w:sz w:val="22"/>
          <w:szCs w:val="22"/>
        </w:rPr>
        <w:t xml:space="preserve"> </w:t>
      </w:r>
      <w:r w:rsidRPr="002C5FAF">
        <w:rPr>
          <w:sz w:val="22"/>
          <w:szCs w:val="22"/>
        </w:rPr>
        <w:t>rękojmi za wady fizyczne każdego z</w:t>
      </w:r>
      <w:r w:rsidR="009D0547">
        <w:rPr>
          <w:sz w:val="22"/>
          <w:szCs w:val="22"/>
        </w:rPr>
        <w:t> </w:t>
      </w:r>
      <w:r w:rsidRPr="002C5FAF">
        <w:rPr>
          <w:sz w:val="22"/>
          <w:szCs w:val="22"/>
        </w:rPr>
        <w:t xml:space="preserve">elementów przedmiotu umowy, w tym na wbudowane </w:t>
      </w:r>
      <w:r w:rsidR="002C5FAF" w:rsidRPr="00C50225">
        <w:rPr>
          <w:sz w:val="22"/>
          <w:szCs w:val="22"/>
        </w:rPr>
        <w:t>urządzenia</w:t>
      </w:r>
      <w:r w:rsidRPr="00C50225">
        <w:rPr>
          <w:sz w:val="22"/>
          <w:szCs w:val="22"/>
        </w:rPr>
        <w:t xml:space="preserve"> i materiały oraz z tytułu gwarancji na wady fizyczne każdego z elementów przedmiotu umowy, wynosi …</w:t>
      </w:r>
      <w:r w:rsidR="00300639" w:rsidRPr="00C50225">
        <w:rPr>
          <w:sz w:val="22"/>
          <w:szCs w:val="22"/>
        </w:rPr>
        <w:t>..</w:t>
      </w:r>
      <w:r w:rsidRPr="00C50225">
        <w:rPr>
          <w:sz w:val="22"/>
          <w:szCs w:val="22"/>
        </w:rPr>
        <w:t xml:space="preserve">. </w:t>
      </w:r>
      <w:r w:rsidR="00016ED6" w:rsidRPr="00C50225">
        <w:rPr>
          <w:sz w:val="22"/>
          <w:szCs w:val="22"/>
        </w:rPr>
        <w:t>lat</w:t>
      </w:r>
      <w:r w:rsidRPr="00C50225">
        <w:rPr>
          <w:sz w:val="22"/>
          <w:szCs w:val="22"/>
        </w:rPr>
        <w:t xml:space="preserve"> licząc od dnia odbioru końcowego całego przedmiotu umowy. </w:t>
      </w:r>
    </w:p>
    <w:p w:rsidR="00CE5017" w:rsidRPr="00D5000C" w:rsidRDefault="006A60EF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C50225">
        <w:rPr>
          <w:sz w:val="22"/>
          <w:szCs w:val="22"/>
        </w:rPr>
        <w:t xml:space="preserve">W okresie </w:t>
      </w:r>
      <w:r w:rsidR="00E42604" w:rsidRPr="00C50225">
        <w:rPr>
          <w:sz w:val="22"/>
          <w:szCs w:val="22"/>
        </w:rPr>
        <w:t xml:space="preserve">wskazanym powyżej, </w:t>
      </w:r>
      <w:r w:rsidRPr="00C50225">
        <w:rPr>
          <w:sz w:val="22"/>
          <w:szCs w:val="22"/>
        </w:rPr>
        <w:t>nie rzadziej</w:t>
      </w:r>
      <w:r w:rsidR="00CE5017" w:rsidRPr="00C50225">
        <w:rPr>
          <w:sz w:val="22"/>
          <w:szCs w:val="22"/>
        </w:rPr>
        <w:t xml:space="preserve"> </w:t>
      </w:r>
      <w:r w:rsidR="00E42604" w:rsidRPr="00C50225">
        <w:rPr>
          <w:sz w:val="22"/>
          <w:szCs w:val="22"/>
        </w:rPr>
        <w:t xml:space="preserve">jednak </w:t>
      </w:r>
      <w:r w:rsidR="00CE5017" w:rsidRPr="00C50225">
        <w:rPr>
          <w:sz w:val="22"/>
          <w:szCs w:val="22"/>
        </w:rPr>
        <w:t xml:space="preserve">niż co </w:t>
      </w:r>
      <w:r w:rsidR="00CE5017" w:rsidRPr="00C50225">
        <w:rPr>
          <w:b/>
          <w:sz w:val="22"/>
          <w:szCs w:val="22"/>
        </w:rPr>
        <w:t>12 miesięcy</w:t>
      </w:r>
      <w:r w:rsidR="00241CE6" w:rsidRPr="00C50225">
        <w:rPr>
          <w:sz w:val="22"/>
          <w:szCs w:val="22"/>
        </w:rPr>
        <w:t xml:space="preserve"> Zamawiający wyznaczać będzie</w:t>
      </w:r>
      <w:r w:rsidR="00CE5017" w:rsidRPr="00C50225">
        <w:rPr>
          <w:sz w:val="22"/>
          <w:szCs w:val="22"/>
        </w:rPr>
        <w:t xml:space="preserve"> przeglądy gwarancyjne, w których winien uczestniczyć przedstawiciel Wykonawcy. Z</w:t>
      </w:r>
      <w:r w:rsidR="00D5000C" w:rsidRPr="00C50225">
        <w:rPr>
          <w:sz w:val="22"/>
          <w:szCs w:val="22"/>
        </w:rPr>
        <w:t xml:space="preserve"> </w:t>
      </w:r>
      <w:r w:rsidR="00CE5017" w:rsidRPr="00C50225">
        <w:rPr>
          <w:sz w:val="22"/>
          <w:szCs w:val="22"/>
        </w:rPr>
        <w:t xml:space="preserve">przeglądów </w:t>
      </w:r>
      <w:r w:rsidR="00D5000C" w:rsidRPr="00C50225">
        <w:rPr>
          <w:sz w:val="22"/>
          <w:szCs w:val="22"/>
        </w:rPr>
        <w:br/>
      </w:r>
      <w:r w:rsidR="00CE5017" w:rsidRPr="00C50225">
        <w:rPr>
          <w:sz w:val="22"/>
          <w:szCs w:val="22"/>
        </w:rPr>
        <w:t>gwarancyjnych zostaną spisane protokoły.</w:t>
      </w:r>
      <w:r w:rsidR="00AE5C1C" w:rsidRPr="00C50225">
        <w:rPr>
          <w:sz w:val="22"/>
          <w:szCs w:val="22"/>
        </w:rPr>
        <w:t xml:space="preserve"> Zamawiający wyznaczy też ostateczny</w:t>
      </w:r>
      <w:r w:rsidR="00AE5C1C" w:rsidRPr="00D5000C">
        <w:rPr>
          <w:sz w:val="22"/>
          <w:szCs w:val="22"/>
        </w:rPr>
        <w:t xml:space="preserve">, gwarancyjny przegląd </w:t>
      </w:r>
      <w:r w:rsidR="008B47FB">
        <w:rPr>
          <w:sz w:val="22"/>
          <w:szCs w:val="22"/>
        </w:rPr>
        <w:br/>
      </w:r>
      <w:r w:rsidR="00241CE6" w:rsidRPr="00D5000C">
        <w:rPr>
          <w:sz w:val="22"/>
          <w:szCs w:val="22"/>
        </w:rPr>
        <w:t xml:space="preserve">z </w:t>
      </w:r>
      <w:r w:rsidR="00AE5C1C" w:rsidRPr="00D5000C">
        <w:rPr>
          <w:sz w:val="22"/>
          <w:szCs w:val="22"/>
        </w:rPr>
        <w:t xml:space="preserve">udziałem przedstawiciela Wykonawcy </w:t>
      </w:r>
      <w:r w:rsidR="00241CE6" w:rsidRPr="00D5000C">
        <w:rPr>
          <w:sz w:val="22"/>
          <w:szCs w:val="22"/>
        </w:rPr>
        <w:t>przed upływem</w:t>
      </w:r>
      <w:r w:rsidR="00AE5C1C" w:rsidRPr="00D5000C">
        <w:rPr>
          <w:sz w:val="22"/>
          <w:szCs w:val="22"/>
        </w:rPr>
        <w:t xml:space="preserve"> terminu gwarancji ustalonego w umowie. </w:t>
      </w:r>
      <w:r w:rsidR="008B47FB">
        <w:rPr>
          <w:sz w:val="22"/>
          <w:szCs w:val="22"/>
        </w:rPr>
        <w:br/>
      </w:r>
      <w:r w:rsidR="00AE5C1C" w:rsidRPr="00D5000C">
        <w:rPr>
          <w:sz w:val="22"/>
          <w:szCs w:val="22"/>
        </w:rPr>
        <w:t>O terminach przeglądów gwarancyjnych Zamawiający poinformuje Wykonawcę co najmniej 5 dni przed wyznaczonym terminem.</w:t>
      </w:r>
    </w:p>
    <w:p w:rsidR="00AE5C1C" w:rsidRPr="00D5000C" w:rsidRDefault="00AE5C1C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D5000C">
        <w:rPr>
          <w:sz w:val="22"/>
          <w:szCs w:val="22"/>
        </w:rPr>
        <w:t xml:space="preserve">Jeżeli w okresie </w:t>
      </w:r>
      <w:r w:rsidR="00E42604">
        <w:rPr>
          <w:sz w:val="22"/>
          <w:szCs w:val="22"/>
        </w:rPr>
        <w:t xml:space="preserve">rękojmi lub </w:t>
      </w:r>
      <w:r w:rsidRPr="00D5000C">
        <w:rPr>
          <w:sz w:val="22"/>
          <w:szCs w:val="22"/>
        </w:rPr>
        <w:t xml:space="preserve">gwarancji </w:t>
      </w:r>
      <w:r w:rsidR="00E131D1" w:rsidRPr="00D5000C">
        <w:rPr>
          <w:sz w:val="22"/>
          <w:szCs w:val="22"/>
        </w:rPr>
        <w:t>producent wbudowanych elementów lub urządzeń wymaga konserwacji i płatnych przeglądów</w:t>
      </w:r>
      <w:r w:rsidR="007C6DFD" w:rsidRPr="00D5000C">
        <w:rPr>
          <w:sz w:val="22"/>
          <w:szCs w:val="22"/>
        </w:rPr>
        <w:t>,</w:t>
      </w:r>
      <w:r w:rsidR="00E131D1" w:rsidRPr="00D5000C">
        <w:rPr>
          <w:sz w:val="22"/>
          <w:szCs w:val="22"/>
        </w:rPr>
        <w:t xml:space="preserve"> ich koszt obciąża Wykonawcę i Wykonawca zobowiązuje się do ich wykonania</w:t>
      </w:r>
      <w:r w:rsidR="007D122C" w:rsidRPr="00D5000C">
        <w:rPr>
          <w:sz w:val="22"/>
          <w:szCs w:val="22"/>
        </w:rPr>
        <w:t>.</w:t>
      </w:r>
    </w:p>
    <w:p w:rsidR="00BA1F03" w:rsidRPr="00D5000C" w:rsidRDefault="00E54828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D5000C">
        <w:rPr>
          <w:sz w:val="22"/>
          <w:szCs w:val="22"/>
        </w:rPr>
        <w:t xml:space="preserve">W okresie </w:t>
      </w:r>
      <w:r w:rsidR="00E42604">
        <w:rPr>
          <w:sz w:val="22"/>
          <w:szCs w:val="22"/>
        </w:rPr>
        <w:t xml:space="preserve">rękojmi lub gwarancji </w:t>
      </w:r>
      <w:r w:rsidRPr="00D5000C">
        <w:rPr>
          <w:sz w:val="22"/>
          <w:szCs w:val="22"/>
        </w:rPr>
        <w:t>Wykonawca zobowiązuje się do bezpłatnego usunięcia powstałych wad</w:t>
      </w:r>
      <w:r w:rsidR="0015669E" w:rsidRPr="00D5000C">
        <w:rPr>
          <w:sz w:val="22"/>
          <w:szCs w:val="22"/>
        </w:rPr>
        <w:t xml:space="preserve"> </w:t>
      </w:r>
      <w:r w:rsidR="00A55D76" w:rsidRPr="00D5000C">
        <w:rPr>
          <w:sz w:val="22"/>
          <w:szCs w:val="22"/>
        </w:rPr>
        <w:t>(usterek)</w:t>
      </w:r>
      <w:r w:rsidRPr="00D5000C">
        <w:rPr>
          <w:sz w:val="22"/>
          <w:szCs w:val="22"/>
        </w:rPr>
        <w:t xml:space="preserve">, w terminie wskazanym przez Zamawiającego. O usunięciu </w:t>
      </w:r>
      <w:r w:rsidR="009F7226" w:rsidRPr="00D5000C">
        <w:rPr>
          <w:sz w:val="22"/>
          <w:szCs w:val="22"/>
        </w:rPr>
        <w:t>wad Wykonawca zawiadamia Zamawiającego</w:t>
      </w:r>
      <w:r w:rsidR="0015669E" w:rsidRPr="00D5000C">
        <w:rPr>
          <w:sz w:val="22"/>
          <w:szCs w:val="22"/>
        </w:rPr>
        <w:t xml:space="preserve"> na piśmie.</w:t>
      </w:r>
    </w:p>
    <w:p w:rsidR="0015669E" w:rsidRPr="00D5000C" w:rsidRDefault="00AD4C86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D5000C">
        <w:rPr>
          <w:sz w:val="22"/>
          <w:szCs w:val="22"/>
        </w:rPr>
        <w:t xml:space="preserve">Usunięcie wady (usterki) </w:t>
      </w:r>
      <w:r w:rsidR="0015669E" w:rsidRPr="00D5000C">
        <w:rPr>
          <w:sz w:val="22"/>
          <w:szCs w:val="22"/>
        </w:rPr>
        <w:t>będzie stwierdzone protokolarnie po uprzednim zawiadomieniu przez Wykonawcę Zamawiającego o jej usunięciu.</w:t>
      </w:r>
    </w:p>
    <w:p w:rsidR="0015669E" w:rsidRPr="00D5000C" w:rsidRDefault="0015669E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D5000C">
        <w:rPr>
          <w:sz w:val="22"/>
          <w:szCs w:val="22"/>
        </w:rPr>
        <w:t xml:space="preserve">Jeżeli z jakiegokolwiek powodu </w:t>
      </w:r>
      <w:r w:rsidR="00DC1B76" w:rsidRPr="00D5000C">
        <w:rPr>
          <w:sz w:val="22"/>
          <w:szCs w:val="22"/>
        </w:rPr>
        <w:t>leżącego</w:t>
      </w:r>
      <w:r w:rsidRPr="00D5000C">
        <w:rPr>
          <w:sz w:val="22"/>
          <w:szCs w:val="22"/>
        </w:rPr>
        <w:t xml:space="preserve"> po stronie Wykonawcy nie usunie on wady (usterki) </w:t>
      </w:r>
      <w:r w:rsidR="008B47FB">
        <w:rPr>
          <w:sz w:val="22"/>
          <w:szCs w:val="22"/>
        </w:rPr>
        <w:br/>
      </w:r>
      <w:r w:rsidRPr="00D5000C">
        <w:rPr>
          <w:sz w:val="22"/>
          <w:szCs w:val="22"/>
        </w:rPr>
        <w:t>w wyznaczonym terminie, Zamaw</w:t>
      </w:r>
      <w:r w:rsidR="00DC1B76" w:rsidRPr="00D5000C">
        <w:rPr>
          <w:sz w:val="22"/>
          <w:szCs w:val="22"/>
        </w:rPr>
        <w:t>iający ma prawo usunąć powstałe</w:t>
      </w:r>
      <w:r w:rsidRPr="00D5000C">
        <w:rPr>
          <w:sz w:val="22"/>
          <w:szCs w:val="22"/>
        </w:rPr>
        <w:t xml:space="preserve"> wady (usterki) na koszt</w:t>
      </w:r>
      <w:r w:rsidR="00241CE6" w:rsidRPr="00D5000C">
        <w:rPr>
          <w:sz w:val="22"/>
          <w:szCs w:val="22"/>
        </w:rPr>
        <w:t xml:space="preserve"> </w:t>
      </w:r>
      <w:r w:rsidR="00C13403">
        <w:rPr>
          <w:sz w:val="22"/>
          <w:szCs w:val="22"/>
        </w:rPr>
        <w:br/>
      </w:r>
      <w:r w:rsidR="00241CE6" w:rsidRPr="00D5000C">
        <w:rPr>
          <w:sz w:val="22"/>
          <w:szCs w:val="22"/>
        </w:rPr>
        <w:t>i niebezpieczeństwo Wykonawcy.</w:t>
      </w:r>
      <w:r w:rsidRPr="00D5000C">
        <w:rPr>
          <w:sz w:val="22"/>
          <w:szCs w:val="22"/>
        </w:rPr>
        <w:t xml:space="preserve"> W tym wypadku Wykonawca zobowiązany jest pokryć powstałe koszty w terminie 7 dni od dnia przedłożenia </w:t>
      </w:r>
      <w:r w:rsidR="00241CE6" w:rsidRPr="00D5000C">
        <w:rPr>
          <w:sz w:val="22"/>
          <w:szCs w:val="22"/>
        </w:rPr>
        <w:t xml:space="preserve">przez Zamawiającego </w:t>
      </w:r>
      <w:r w:rsidRPr="00D5000C">
        <w:rPr>
          <w:sz w:val="22"/>
          <w:szCs w:val="22"/>
        </w:rPr>
        <w:t>rachunku. Brak zapłaty lub odmowa, uprawnia Zamawiającego do potrącenia powstałych kosztów z zabezpieczenia należytego wykonania umowy.</w:t>
      </w:r>
    </w:p>
    <w:p w:rsidR="0015669E" w:rsidRPr="00D5000C" w:rsidRDefault="00A55D76" w:rsidP="00C4784B">
      <w:pPr>
        <w:numPr>
          <w:ilvl w:val="0"/>
          <w:numId w:val="13"/>
        </w:numPr>
        <w:suppressAutoHyphens/>
        <w:ind w:left="426" w:hanging="426"/>
        <w:jc w:val="both"/>
        <w:rPr>
          <w:sz w:val="22"/>
          <w:szCs w:val="22"/>
        </w:rPr>
      </w:pPr>
      <w:r w:rsidRPr="00D5000C">
        <w:rPr>
          <w:sz w:val="22"/>
          <w:szCs w:val="22"/>
        </w:rPr>
        <w:t xml:space="preserve">Zamawiający </w:t>
      </w:r>
      <w:r w:rsidR="00DA420F" w:rsidRPr="00D5000C">
        <w:rPr>
          <w:sz w:val="22"/>
          <w:szCs w:val="22"/>
        </w:rPr>
        <w:t xml:space="preserve">zobowiązuje się dotrzymywać warunków eksploatacji urządzeń i materiałów </w:t>
      </w:r>
      <w:r w:rsidR="002C5FAF">
        <w:rPr>
          <w:sz w:val="22"/>
          <w:szCs w:val="22"/>
        </w:rPr>
        <w:t>zgodnie z </w:t>
      </w:r>
      <w:r w:rsidR="00DA420F" w:rsidRPr="00D5000C">
        <w:rPr>
          <w:sz w:val="22"/>
          <w:szCs w:val="22"/>
        </w:rPr>
        <w:t>za</w:t>
      </w:r>
      <w:r w:rsidR="00241CE6" w:rsidRPr="00D5000C">
        <w:rPr>
          <w:sz w:val="22"/>
          <w:szCs w:val="22"/>
        </w:rPr>
        <w:t>pisami dokumentów gwarancyjnych oraz</w:t>
      </w:r>
      <w:r w:rsidR="00241CE6" w:rsidRPr="00D5000C">
        <w:rPr>
          <w:bCs/>
          <w:sz w:val="22"/>
          <w:szCs w:val="22"/>
        </w:rPr>
        <w:t xml:space="preserve"> otrzymaną od Wykonawcy instrukcją eksploatacji </w:t>
      </w:r>
      <w:r w:rsidR="00EC3D2E">
        <w:rPr>
          <w:bCs/>
          <w:sz w:val="22"/>
          <w:szCs w:val="22"/>
        </w:rPr>
        <w:br/>
      </w:r>
      <w:r w:rsidR="00241CE6" w:rsidRPr="00D5000C">
        <w:rPr>
          <w:bCs/>
          <w:sz w:val="22"/>
          <w:szCs w:val="22"/>
        </w:rPr>
        <w:t>i konserwacji budynków i infrastruktury.</w:t>
      </w:r>
    </w:p>
    <w:p w:rsidR="00DF0DD5" w:rsidRPr="00EC3D2E" w:rsidRDefault="00215E87" w:rsidP="00C4784B">
      <w:pPr>
        <w:numPr>
          <w:ilvl w:val="0"/>
          <w:numId w:val="13"/>
        </w:numPr>
        <w:suppressAutoHyphens/>
        <w:ind w:left="426" w:hanging="426"/>
        <w:jc w:val="both"/>
        <w:rPr>
          <w:bCs/>
          <w:sz w:val="22"/>
          <w:szCs w:val="22"/>
        </w:rPr>
      </w:pPr>
      <w:r w:rsidRPr="00D5000C">
        <w:rPr>
          <w:sz w:val="22"/>
          <w:szCs w:val="22"/>
        </w:rPr>
        <w:t>Uprawnienia</w:t>
      </w:r>
      <w:r w:rsidR="00DA420F" w:rsidRPr="00D5000C">
        <w:rPr>
          <w:sz w:val="22"/>
          <w:szCs w:val="22"/>
        </w:rPr>
        <w:t xml:space="preserve"> z tytułu </w:t>
      </w:r>
      <w:r w:rsidR="00E42604">
        <w:rPr>
          <w:sz w:val="22"/>
          <w:szCs w:val="22"/>
        </w:rPr>
        <w:t xml:space="preserve">rękojmi i </w:t>
      </w:r>
      <w:r w:rsidR="00DA420F" w:rsidRPr="00D5000C">
        <w:rPr>
          <w:sz w:val="22"/>
          <w:szCs w:val="22"/>
        </w:rPr>
        <w:t xml:space="preserve">gwarancji dotyczące urządzeń i materiałów będą realizowane w miejscu ich montażu. W przypadku konieczności ich transportu będzie się to dokonywać </w:t>
      </w:r>
      <w:r w:rsidR="00C13403">
        <w:rPr>
          <w:sz w:val="22"/>
          <w:szCs w:val="22"/>
        </w:rPr>
        <w:t>staraniem i na koszt Wykonawcy.</w:t>
      </w:r>
    </w:p>
    <w:p w:rsidR="00EC3D2E" w:rsidRPr="00C50225" w:rsidRDefault="00EC3D2E" w:rsidP="00C4784B">
      <w:pPr>
        <w:suppressAutoHyphens/>
        <w:ind w:left="426"/>
        <w:jc w:val="both"/>
        <w:rPr>
          <w:bCs/>
          <w:sz w:val="16"/>
          <w:szCs w:val="16"/>
        </w:rPr>
      </w:pPr>
    </w:p>
    <w:p w:rsidR="002C5FAF" w:rsidRPr="002C2F78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2C2F78">
        <w:rPr>
          <w:b/>
          <w:bCs/>
          <w:sz w:val="22"/>
          <w:szCs w:val="22"/>
        </w:rPr>
        <w:sym w:font="Arial" w:char="00A7"/>
      </w:r>
      <w:r w:rsidRPr="002C2F78">
        <w:rPr>
          <w:b/>
          <w:bCs/>
          <w:sz w:val="22"/>
          <w:szCs w:val="22"/>
        </w:rPr>
        <w:t xml:space="preserve"> </w:t>
      </w:r>
      <w:r w:rsidR="009D325B">
        <w:rPr>
          <w:b/>
          <w:bCs/>
          <w:sz w:val="22"/>
          <w:szCs w:val="22"/>
        </w:rPr>
        <w:t>1</w:t>
      </w:r>
      <w:r w:rsidR="00CA54C0">
        <w:rPr>
          <w:b/>
          <w:bCs/>
          <w:sz w:val="22"/>
          <w:szCs w:val="22"/>
        </w:rPr>
        <w:t>4</w:t>
      </w:r>
      <w:r w:rsidR="0056664A">
        <w:rPr>
          <w:b/>
          <w:bCs/>
          <w:sz w:val="22"/>
          <w:szCs w:val="22"/>
        </w:rPr>
        <w:t xml:space="preserve">      </w:t>
      </w:r>
      <w:r w:rsidR="0056664A" w:rsidRPr="00D77015">
        <w:rPr>
          <w:b/>
          <w:bCs/>
          <w:color w:val="2E0FB1"/>
          <w:sz w:val="22"/>
          <w:szCs w:val="22"/>
        </w:rPr>
        <w:t>(odstąpienie od umowy)</w:t>
      </w:r>
    </w:p>
    <w:p w:rsidR="00310B8E" w:rsidRPr="002C2F78" w:rsidRDefault="00594E92" w:rsidP="00C4784B">
      <w:pPr>
        <w:numPr>
          <w:ilvl w:val="0"/>
          <w:numId w:val="14"/>
        </w:num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Zamawiającemu przysługuje prawo odstąpienia od umowy w </w:t>
      </w:r>
      <w:r w:rsidR="00BA1F03" w:rsidRPr="002C2F78">
        <w:rPr>
          <w:sz w:val="22"/>
          <w:szCs w:val="22"/>
        </w:rPr>
        <w:t>okolicznościach wskazanych poniżej</w:t>
      </w:r>
      <w:r w:rsidRPr="002C2F78">
        <w:rPr>
          <w:sz w:val="22"/>
          <w:szCs w:val="22"/>
        </w:rPr>
        <w:t>:</w:t>
      </w:r>
    </w:p>
    <w:p w:rsidR="00594E92" w:rsidRPr="002C2F78" w:rsidRDefault="00594E92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 razie wystąpienia istotnej zmiany okoliczności powodującej, że wykonanie umowy nie leży w</w:t>
      </w:r>
      <w:r w:rsidR="00300639">
        <w:rPr>
          <w:sz w:val="22"/>
          <w:szCs w:val="22"/>
        </w:rPr>
        <w:t> </w:t>
      </w:r>
      <w:r w:rsidRPr="002C2F78">
        <w:rPr>
          <w:sz w:val="22"/>
          <w:szCs w:val="22"/>
        </w:rPr>
        <w:t>interesie publicznym, czego nie można było przewidzieć w chwili zawarcia umowy – odstąpienie od umowy w tym przypadku może nastąpić w terminie 30 dni od powzięcia wiadomości o powyższych okolicznościach,</w:t>
      </w:r>
    </w:p>
    <w:p w:rsidR="00594E92" w:rsidRPr="002C2F78" w:rsidRDefault="00594E92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Wykonawca nie rozpoczął robót bez uzasadnionych przyczyn oraz nie kontynuuje ich, pomimo wezwania Zamawiającego złożonego na piśmie,</w:t>
      </w:r>
    </w:p>
    <w:p w:rsidR="00594E92" w:rsidRPr="002C2F78" w:rsidRDefault="00594E92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przerwał realizację robót </w:t>
      </w:r>
      <w:r w:rsidR="00C074A8" w:rsidRPr="002C2F78">
        <w:rPr>
          <w:sz w:val="22"/>
          <w:szCs w:val="22"/>
        </w:rPr>
        <w:t xml:space="preserve">z przyczyn leżących po stronie Wykonawcy </w:t>
      </w:r>
      <w:r w:rsidRPr="002C2F78">
        <w:rPr>
          <w:sz w:val="22"/>
          <w:szCs w:val="22"/>
        </w:rPr>
        <w:t>i</w:t>
      </w:r>
      <w:r w:rsidR="002C2F78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>przerwa ta trwa dłużej niż jeden miesiąc,</w:t>
      </w:r>
    </w:p>
    <w:p w:rsidR="00594E92" w:rsidRPr="002C2F78" w:rsidRDefault="00594E92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wykonuje roboty wadliwie, niezgodnie z warunkami </w:t>
      </w:r>
      <w:r w:rsidR="00E42604">
        <w:rPr>
          <w:sz w:val="22"/>
          <w:szCs w:val="22"/>
        </w:rPr>
        <w:t>umowy i jej załączników</w:t>
      </w:r>
      <w:r w:rsidRPr="002C2F78">
        <w:rPr>
          <w:sz w:val="22"/>
          <w:szCs w:val="22"/>
        </w:rPr>
        <w:t xml:space="preserve">, stosuje materiały niezgodne z wymaganiami oraz nie reaguje </w:t>
      </w:r>
      <w:r w:rsidR="008B47FB">
        <w:rPr>
          <w:sz w:val="22"/>
          <w:szCs w:val="22"/>
        </w:rPr>
        <w:t xml:space="preserve">na polecenia inspektora nadzoru </w:t>
      </w:r>
      <w:r w:rsidRPr="002C2F78">
        <w:rPr>
          <w:sz w:val="22"/>
          <w:szCs w:val="22"/>
        </w:rPr>
        <w:t>i</w:t>
      </w:r>
      <w:r w:rsidR="00300639">
        <w:rPr>
          <w:sz w:val="22"/>
          <w:szCs w:val="22"/>
        </w:rPr>
        <w:t> </w:t>
      </w:r>
      <w:r w:rsidRPr="002C2F78">
        <w:rPr>
          <w:sz w:val="22"/>
          <w:szCs w:val="22"/>
        </w:rPr>
        <w:t>Zamawiającego.</w:t>
      </w:r>
    </w:p>
    <w:p w:rsidR="00112BE9" w:rsidRPr="002C2F78" w:rsidRDefault="00112BE9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rFonts w:eastAsia="Calibri"/>
          <w:sz w:val="22"/>
          <w:szCs w:val="22"/>
        </w:rPr>
        <w:t xml:space="preserve">w przypadku gdy czynność zapłata należności na rzecz podwykonawcy </w:t>
      </w:r>
      <w:r w:rsidRPr="00261F8F">
        <w:rPr>
          <w:rFonts w:eastAsia="Calibri"/>
          <w:sz w:val="22"/>
          <w:szCs w:val="22"/>
        </w:rPr>
        <w:t>lub dalszego podwykonawcy</w:t>
      </w:r>
      <w:r w:rsidR="00E42604">
        <w:rPr>
          <w:rFonts w:eastAsia="Calibri"/>
          <w:sz w:val="22"/>
          <w:szCs w:val="22"/>
        </w:rPr>
        <w:t xml:space="preserve"> </w:t>
      </w:r>
      <w:r w:rsidRPr="00261F8F">
        <w:rPr>
          <w:rFonts w:eastAsia="Calibri"/>
          <w:sz w:val="22"/>
          <w:szCs w:val="22"/>
        </w:rPr>
        <w:t>zostanie powtórzona przez Zamawiającego lub dokonane płatności</w:t>
      </w:r>
      <w:r w:rsidR="005950B5" w:rsidRPr="00261F8F">
        <w:rPr>
          <w:rFonts w:eastAsia="Calibri"/>
          <w:sz w:val="22"/>
          <w:szCs w:val="22"/>
        </w:rPr>
        <w:t xml:space="preserve"> </w:t>
      </w:r>
      <w:r w:rsidR="005950B5" w:rsidRPr="00261F8F">
        <w:rPr>
          <w:rFonts w:eastAsia="Calibri"/>
          <w:b/>
          <w:sz w:val="22"/>
          <w:szCs w:val="22"/>
        </w:rPr>
        <w:t>lub płatność</w:t>
      </w:r>
      <w:r w:rsidRPr="00261F8F">
        <w:rPr>
          <w:rFonts w:eastAsia="Calibri"/>
          <w:sz w:val="22"/>
          <w:szCs w:val="22"/>
        </w:rPr>
        <w:t xml:space="preserve"> na rzecz podwykonawców lub dalszych podwykonawców przekracza kwotę stanowiącą </w:t>
      </w:r>
      <w:r w:rsidRPr="00261F8F">
        <w:rPr>
          <w:rFonts w:eastAsia="Calibri"/>
          <w:sz w:val="22"/>
          <w:szCs w:val="22"/>
          <w:highlight w:val="lightGray"/>
        </w:rPr>
        <w:t>5</w:t>
      </w:r>
      <w:r w:rsidRPr="00261F8F">
        <w:rPr>
          <w:rFonts w:eastAsia="Calibri"/>
          <w:sz w:val="22"/>
          <w:szCs w:val="22"/>
        </w:rPr>
        <w:t>% wartości niniejszej</w:t>
      </w:r>
      <w:r w:rsidRPr="002C2F78">
        <w:rPr>
          <w:rFonts w:eastAsia="Calibri"/>
          <w:sz w:val="22"/>
          <w:szCs w:val="22"/>
        </w:rPr>
        <w:t xml:space="preserve"> umowy, </w:t>
      </w:r>
    </w:p>
    <w:p w:rsidR="00E42604" w:rsidRPr="00E42604" w:rsidRDefault="00112BE9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rFonts w:eastAsia="Calibri"/>
          <w:sz w:val="22"/>
          <w:szCs w:val="22"/>
        </w:rPr>
      </w:pPr>
      <w:r w:rsidRPr="002C2F78">
        <w:rPr>
          <w:rFonts w:eastAsia="Calibri"/>
          <w:sz w:val="22"/>
          <w:szCs w:val="22"/>
        </w:rPr>
        <w:t xml:space="preserve"> </w:t>
      </w:r>
      <w:r w:rsidR="00E42604" w:rsidRPr="00E42604">
        <w:rPr>
          <w:rFonts w:eastAsia="Calibri"/>
          <w:sz w:val="22"/>
          <w:szCs w:val="22"/>
        </w:rPr>
        <w:t xml:space="preserve">w przypadku dwukrotnego stwierdzenia przez Zamawiającego faktu wykonywania czynności </w:t>
      </w:r>
      <w:r w:rsidR="00E42604">
        <w:rPr>
          <w:rFonts w:eastAsia="Calibri"/>
          <w:sz w:val="22"/>
          <w:szCs w:val="22"/>
        </w:rPr>
        <w:t>zastrzeżonych postanowieniami niniejszej umowy</w:t>
      </w:r>
      <w:r w:rsidR="00E42604" w:rsidRPr="00E42604">
        <w:rPr>
          <w:rFonts w:eastAsia="Calibri"/>
          <w:sz w:val="22"/>
          <w:szCs w:val="22"/>
        </w:rPr>
        <w:t xml:space="preserve"> przez osoby niezatrudnione na podstawie umowy </w:t>
      </w:r>
      <w:r w:rsidR="00EC3D2E">
        <w:rPr>
          <w:rFonts w:eastAsia="Calibri"/>
          <w:sz w:val="22"/>
          <w:szCs w:val="22"/>
        </w:rPr>
        <w:br/>
      </w:r>
      <w:r w:rsidR="00E42604" w:rsidRPr="00E42604">
        <w:rPr>
          <w:rFonts w:eastAsia="Calibri"/>
          <w:sz w:val="22"/>
          <w:szCs w:val="22"/>
        </w:rPr>
        <w:t>o pracę (niezależnie czy przez Wykonawcę czy Podwykonawcę), Zamawiający ma prawo odstąpić od umowy z winy Wykonawcy.</w:t>
      </w:r>
    </w:p>
    <w:p w:rsidR="00112BE9" w:rsidRPr="002C2F78" w:rsidRDefault="00112BE9" w:rsidP="00C4784B">
      <w:pPr>
        <w:numPr>
          <w:ilvl w:val="1"/>
          <w:numId w:val="14"/>
        </w:numPr>
        <w:tabs>
          <w:tab w:val="left" w:pos="709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jeżeli Wykonawca dopuszcza się </w:t>
      </w:r>
      <w:r w:rsidR="00E42604">
        <w:rPr>
          <w:sz w:val="22"/>
          <w:szCs w:val="22"/>
        </w:rPr>
        <w:t xml:space="preserve">innego </w:t>
      </w:r>
      <w:r w:rsidRPr="002C2F78">
        <w:rPr>
          <w:sz w:val="22"/>
          <w:szCs w:val="22"/>
        </w:rPr>
        <w:t xml:space="preserve">naruszenia </w:t>
      </w:r>
      <w:r w:rsidR="009D325B">
        <w:rPr>
          <w:sz w:val="22"/>
          <w:szCs w:val="22"/>
        </w:rPr>
        <w:t>u</w:t>
      </w:r>
      <w:r w:rsidR="009D325B" w:rsidRPr="002C2F78">
        <w:rPr>
          <w:sz w:val="22"/>
          <w:szCs w:val="22"/>
        </w:rPr>
        <w:t xml:space="preserve">mowy </w:t>
      </w:r>
      <w:r w:rsidRPr="002C2F78">
        <w:rPr>
          <w:sz w:val="22"/>
          <w:szCs w:val="22"/>
        </w:rPr>
        <w:t xml:space="preserve">i nie usunie skutków naruszenia </w:t>
      </w:r>
      <w:r w:rsidR="00EC3D2E">
        <w:rPr>
          <w:sz w:val="22"/>
          <w:szCs w:val="22"/>
        </w:rPr>
        <w:br/>
      </w:r>
      <w:r w:rsidRPr="002C2F78">
        <w:rPr>
          <w:sz w:val="22"/>
          <w:szCs w:val="22"/>
        </w:rPr>
        <w:t xml:space="preserve">w 30 dniowym okresie naprawczym udzielonym przez Zamawiającego w pisemnym wezwaniu do usunięcia naruszenia. Okres naprawczy zaczyna biec od dnia doręczenia wezwania do usunięcia naruszenia </w:t>
      </w:r>
      <w:r w:rsidR="009D325B">
        <w:rPr>
          <w:sz w:val="22"/>
          <w:szCs w:val="22"/>
        </w:rPr>
        <w:t>u</w:t>
      </w:r>
      <w:r w:rsidR="009D325B" w:rsidRPr="002C2F78">
        <w:rPr>
          <w:sz w:val="22"/>
          <w:szCs w:val="22"/>
        </w:rPr>
        <w:t>mowy</w:t>
      </w:r>
      <w:r w:rsidRPr="002C2F78">
        <w:rPr>
          <w:sz w:val="22"/>
          <w:szCs w:val="22"/>
        </w:rPr>
        <w:t xml:space="preserve">. Przypadki istotnego naruszenia postanowień umowy </w:t>
      </w:r>
      <w:r w:rsidR="009D325B">
        <w:rPr>
          <w:sz w:val="22"/>
          <w:szCs w:val="22"/>
        </w:rPr>
        <w:t>to w szczególności sytuacje, gdy</w:t>
      </w:r>
      <w:r w:rsidRPr="002C2F78">
        <w:rPr>
          <w:sz w:val="22"/>
          <w:szCs w:val="22"/>
        </w:rPr>
        <w:t>:</w:t>
      </w:r>
    </w:p>
    <w:p w:rsidR="00112BE9" w:rsidRPr="002C2F78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zachodzą uzasadnione podstawy do uznania, że Wykonawca nie jest w stanie wykonać Umowy </w:t>
      </w:r>
      <w:r w:rsidR="00EC3D2E">
        <w:rPr>
          <w:sz w:val="22"/>
          <w:szCs w:val="22"/>
        </w:rPr>
        <w:br/>
      </w:r>
      <w:r w:rsidRPr="002C2F78">
        <w:rPr>
          <w:sz w:val="22"/>
          <w:szCs w:val="22"/>
        </w:rPr>
        <w:t>w terminie w niej określonym lub uzgodnionym z Zamawiającym,</w:t>
      </w:r>
    </w:p>
    <w:p w:rsidR="00112BE9" w:rsidRPr="002C2F78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Wykonawca nie stosuje się do poleceń Inspektora nadzoru,</w:t>
      </w:r>
    </w:p>
    <w:p w:rsidR="00112BE9" w:rsidRPr="002C2F78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lastRenderedPageBreak/>
        <w:t>Wykonawca znajduje się w stanie grożącym jego niewypłacalnością,</w:t>
      </w:r>
    </w:p>
    <w:p w:rsidR="00112BE9" w:rsidRPr="00796613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zlecił wykonanie prac podmiotowi </w:t>
      </w:r>
      <w:r w:rsidRPr="00796613">
        <w:rPr>
          <w:sz w:val="22"/>
          <w:szCs w:val="22"/>
        </w:rPr>
        <w:t>trzeciemu bez zgody Zamawiającego</w:t>
      </w:r>
      <w:r w:rsidR="000C0169" w:rsidRPr="00796613">
        <w:rPr>
          <w:sz w:val="22"/>
          <w:szCs w:val="22"/>
        </w:rPr>
        <w:t>,</w:t>
      </w:r>
    </w:p>
    <w:p w:rsidR="00112BE9" w:rsidRPr="00796613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796613">
        <w:rPr>
          <w:sz w:val="22"/>
          <w:szCs w:val="22"/>
        </w:rPr>
        <w:t xml:space="preserve">Wykonawca nie realizuje terminowo obowiązków </w:t>
      </w:r>
      <w:r w:rsidR="009D325B">
        <w:rPr>
          <w:sz w:val="22"/>
          <w:szCs w:val="22"/>
        </w:rPr>
        <w:t>z tytułu rękojmi lub gwarancji,</w:t>
      </w:r>
      <w:r w:rsidRPr="00796613">
        <w:rPr>
          <w:sz w:val="22"/>
          <w:szCs w:val="22"/>
        </w:rPr>
        <w:t xml:space="preserve"> </w:t>
      </w:r>
    </w:p>
    <w:p w:rsidR="00112BE9" w:rsidRPr="00796613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796613">
        <w:rPr>
          <w:sz w:val="22"/>
          <w:szCs w:val="22"/>
        </w:rPr>
        <w:t>Wykonawca nie przedkłada Zamawiającemu kopii poświadczonych za zgodność z oryginałem umów o podwykonawstwo, których przedmiotem są dostawy lub usługi, oraz ich zmian,</w:t>
      </w:r>
    </w:p>
    <w:p w:rsidR="00112BE9" w:rsidRPr="002C2F78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796613">
        <w:rPr>
          <w:sz w:val="22"/>
          <w:szCs w:val="22"/>
        </w:rPr>
        <w:t>Wykonawca nie przedkłada Zamawiającemu projektów umów o podwykonawstwo</w:t>
      </w:r>
      <w:r w:rsidR="007C6DFD" w:rsidRPr="00796613">
        <w:rPr>
          <w:sz w:val="22"/>
          <w:szCs w:val="22"/>
        </w:rPr>
        <w:t>,</w:t>
      </w:r>
      <w:r w:rsidR="00EC3D2E">
        <w:rPr>
          <w:sz w:val="22"/>
          <w:szCs w:val="22"/>
        </w:rPr>
        <w:t xml:space="preserve"> </w:t>
      </w:r>
      <w:r w:rsidR="007C6DFD" w:rsidRPr="00796613">
        <w:rPr>
          <w:sz w:val="22"/>
          <w:szCs w:val="22"/>
        </w:rPr>
        <w:t xml:space="preserve">których </w:t>
      </w:r>
      <w:r w:rsidRPr="00796613">
        <w:rPr>
          <w:sz w:val="22"/>
          <w:szCs w:val="22"/>
        </w:rPr>
        <w:t xml:space="preserve">przedmiotem są roboty budowlane a także projektów </w:t>
      </w:r>
      <w:r w:rsidR="007C6DFD" w:rsidRPr="00796613">
        <w:rPr>
          <w:sz w:val="22"/>
          <w:szCs w:val="22"/>
        </w:rPr>
        <w:t xml:space="preserve">ich </w:t>
      </w:r>
      <w:r w:rsidRPr="00796613">
        <w:rPr>
          <w:sz w:val="22"/>
          <w:szCs w:val="22"/>
        </w:rPr>
        <w:t>zmian oraz kopii poświadczon</w:t>
      </w:r>
      <w:r w:rsidR="007C6DFD" w:rsidRPr="00796613">
        <w:rPr>
          <w:sz w:val="22"/>
          <w:szCs w:val="22"/>
        </w:rPr>
        <w:t>ych</w:t>
      </w:r>
      <w:r w:rsidRPr="00796613">
        <w:rPr>
          <w:sz w:val="22"/>
          <w:szCs w:val="22"/>
        </w:rPr>
        <w:t xml:space="preserve"> za zgodność z oryginałem zawart</w:t>
      </w:r>
      <w:r w:rsidR="007C6DFD" w:rsidRPr="00796613">
        <w:rPr>
          <w:sz w:val="22"/>
          <w:szCs w:val="22"/>
        </w:rPr>
        <w:t>ych umó</w:t>
      </w:r>
      <w:r w:rsidRPr="00796613">
        <w:rPr>
          <w:sz w:val="22"/>
          <w:szCs w:val="22"/>
        </w:rPr>
        <w:t>w o podwykonawstwo</w:t>
      </w:r>
      <w:r w:rsidRPr="002C2F78">
        <w:rPr>
          <w:sz w:val="22"/>
          <w:szCs w:val="22"/>
        </w:rPr>
        <w:t xml:space="preserve"> robót budowlanych</w:t>
      </w:r>
      <w:r w:rsidR="0070101A" w:rsidRPr="002C2F78">
        <w:rPr>
          <w:sz w:val="22"/>
          <w:szCs w:val="22"/>
        </w:rPr>
        <w:t>,</w:t>
      </w:r>
    </w:p>
    <w:p w:rsidR="00112BE9" w:rsidRPr="002C2F78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Wykonawca nie dokonuje terminowej płatności wynagrodzenia należnego podwykonawcom lub dalszym podwykonawcom,</w:t>
      </w:r>
    </w:p>
    <w:p w:rsidR="00710999" w:rsidRPr="00796613" w:rsidRDefault="0071099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nie przedkłada dokumentu </w:t>
      </w:r>
      <w:r w:rsidRPr="00796613">
        <w:rPr>
          <w:sz w:val="22"/>
          <w:szCs w:val="22"/>
        </w:rPr>
        <w:t>ubezpieczeniowego</w:t>
      </w:r>
      <w:r w:rsidR="009D325B">
        <w:rPr>
          <w:sz w:val="22"/>
          <w:szCs w:val="22"/>
        </w:rPr>
        <w:t xml:space="preserve"> wymaganego niniejszą umową</w:t>
      </w:r>
      <w:r w:rsidR="000C0169" w:rsidRPr="00796613">
        <w:rPr>
          <w:sz w:val="22"/>
          <w:szCs w:val="22"/>
        </w:rPr>
        <w:t>,</w:t>
      </w:r>
      <w:r w:rsidRPr="00796613">
        <w:rPr>
          <w:sz w:val="22"/>
          <w:szCs w:val="22"/>
        </w:rPr>
        <w:t xml:space="preserve"> </w:t>
      </w:r>
    </w:p>
    <w:p w:rsidR="002C5FAF" w:rsidRPr="00C4784B" w:rsidRDefault="00112BE9" w:rsidP="00C4784B">
      <w:pPr>
        <w:numPr>
          <w:ilvl w:val="0"/>
          <w:numId w:val="50"/>
        </w:numPr>
        <w:tabs>
          <w:tab w:val="left" w:pos="709"/>
        </w:tabs>
        <w:suppressAutoHyphens/>
        <w:autoSpaceDE w:val="0"/>
        <w:autoSpaceDN w:val="0"/>
        <w:ind w:left="993"/>
        <w:jc w:val="both"/>
        <w:rPr>
          <w:sz w:val="22"/>
          <w:szCs w:val="22"/>
        </w:rPr>
      </w:pPr>
      <w:r w:rsidRPr="00796613">
        <w:rPr>
          <w:sz w:val="22"/>
          <w:szCs w:val="22"/>
        </w:rPr>
        <w:t xml:space="preserve">Wykonawca dopuszcza do realizacji przedmiotu umowy przez podwykonawców lub dalszych podwykonawców, bez zachowania wymogów określonych </w:t>
      </w:r>
      <w:r w:rsidR="009D325B">
        <w:rPr>
          <w:sz w:val="22"/>
          <w:szCs w:val="22"/>
        </w:rPr>
        <w:t>niniejszą umową</w:t>
      </w:r>
      <w:r w:rsidR="00C4784B">
        <w:rPr>
          <w:bCs/>
          <w:sz w:val="22"/>
          <w:szCs w:val="22"/>
        </w:rPr>
        <w:t>.</w:t>
      </w:r>
    </w:p>
    <w:p w:rsidR="00163F76" w:rsidRPr="002C2F78" w:rsidRDefault="00453EFB" w:rsidP="00C4784B">
      <w:pPr>
        <w:numPr>
          <w:ilvl w:val="0"/>
          <w:numId w:val="14"/>
        </w:num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Odstąpienie od umowy winno nastąpić w formie pisemnej pod rygorem nieważności takiego oświadczenia i powinno zawierać uzasadnienie.</w:t>
      </w:r>
      <w:r w:rsidR="00E9477E" w:rsidRPr="002C2F78">
        <w:rPr>
          <w:sz w:val="22"/>
          <w:szCs w:val="22"/>
        </w:rPr>
        <w:t xml:space="preserve"> </w:t>
      </w:r>
    </w:p>
    <w:p w:rsidR="00BF7EC5" w:rsidRPr="002C2F78" w:rsidRDefault="00BF7EC5" w:rsidP="00C4784B">
      <w:pPr>
        <w:numPr>
          <w:ilvl w:val="0"/>
          <w:numId w:val="14"/>
        </w:num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 przypadku odstąpienia od umowy</w:t>
      </w:r>
      <w:r w:rsidR="009D325B">
        <w:rPr>
          <w:sz w:val="22"/>
          <w:szCs w:val="22"/>
        </w:rPr>
        <w:t xml:space="preserve"> podjęte zostaną następujące czynności</w:t>
      </w:r>
      <w:r w:rsidR="00163F76" w:rsidRPr="002C2F78">
        <w:rPr>
          <w:sz w:val="22"/>
          <w:szCs w:val="22"/>
        </w:rPr>
        <w:t>:</w:t>
      </w:r>
      <w:r w:rsidRPr="002C2F78">
        <w:rPr>
          <w:sz w:val="22"/>
          <w:szCs w:val="22"/>
        </w:rPr>
        <w:t xml:space="preserve"> </w:t>
      </w:r>
    </w:p>
    <w:p w:rsidR="00BF7EC5" w:rsidRPr="002C2F78" w:rsidRDefault="00163F76" w:rsidP="00C4784B">
      <w:pPr>
        <w:numPr>
          <w:ilvl w:val="1"/>
          <w:numId w:val="14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 terminie 30 dni od daty odstąpienia od umowy, </w:t>
      </w:r>
      <w:r w:rsidR="00BF7EC5" w:rsidRPr="002C2F78">
        <w:rPr>
          <w:sz w:val="22"/>
          <w:szCs w:val="22"/>
        </w:rPr>
        <w:t>Wykonawca przy udziale Zamawiającego sporządzi szczegółowy protokół inwentaryzacji robót w toku, według stanu na dzień odstąpienia</w:t>
      </w:r>
      <w:r w:rsidRPr="002C2F78">
        <w:rPr>
          <w:sz w:val="22"/>
          <w:szCs w:val="22"/>
        </w:rPr>
        <w:t>;</w:t>
      </w:r>
      <w:r w:rsidR="00BF7EC5" w:rsidRPr="002C2F78">
        <w:rPr>
          <w:sz w:val="22"/>
          <w:szCs w:val="22"/>
        </w:rPr>
        <w:t xml:space="preserve"> </w:t>
      </w:r>
    </w:p>
    <w:p w:rsidR="00BF7EC5" w:rsidRPr="002C2F78" w:rsidRDefault="00BF7EC5" w:rsidP="00C4784B">
      <w:pPr>
        <w:numPr>
          <w:ilvl w:val="1"/>
          <w:numId w:val="14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zabezpieczy przerwane roboty w zakresie obustronnie uzgodnionym na koszt tej strony, </w:t>
      </w:r>
      <w:r w:rsidR="00EC3D2E">
        <w:rPr>
          <w:sz w:val="22"/>
          <w:szCs w:val="22"/>
        </w:rPr>
        <w:br/>
      </w:r>
      <w:r w:rsidRPr="002C2F78">
        <w:rPr>
          <w:sz w:val="22"/>
          <w:szCs w:val="22"/>
        </w:rPr>
        <w:t>z</w:t>
      </w:r>
      <w:r w:rsidR="00E17461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 xml:space="preserve">winy której nastąpiło odstąpienie od umowy, </w:t>
      </w:r>
    </w:p>
    <w:p w:rsidR="00BF7EC5" w:rsidRPr="002C2F78" w:rsidRDefault="00BF7EC5" w:rsidP="00C4784B">
      <w:pPr>
        <w:numPr>
          <w:ilvl w:val="1"/>
          <w:numId w:val="14"/>
        </w:numPr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 xml:space="preserve">Wykonawca </w:t>
      </w:r>
      <w:r w:rsidR="002C5A9F" w:rsidRPr="002C2F78">
        <w:rPr>
          <w:sz w:val="22"/>
          <w:szCs w:val="22"/>
        </w:rPr>
        <w:t>niezwłocznie, najpóźniej w terminie 14 dni, usunie z terenu budowy urządzenia przez niego dostarczone lub wzniesione a nie dotyczące przedmiotu umowy</w:t>
      </w:r>
      <w:r w:rsidR="007D122C" w:rsidRPr="002C2F78">
        <w:rPr>
          <w:sz w:val="22"/>
          <w:szCs w:val="22"/>
        </w:rPr>
        <w:t>,</w:t>
      </w:r>
    </w:p>
    <w:p w:rsidR="00BF7EC5" w:rsidRPr="002C2F78" w:rsidRDefault="00BF7EC5" w:rsidP="00C4784B">
      <w:pPr>
        <w:numPr>
          <w:ilvl w:val="0"/>
          <w:numId w:val="14"/>
        </w:num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Sposób obliczenia należnego wynagrodzenia Wykonawcy z tytułu wykonania części umowy będzie następujący: obliczenie wykonanej części nastąpi na podstawie kosztorysów powykonawczych, przygotowanych przez Wykonawcę, a zatwierdzonych przez Zamawiającego. Kosztorysy te opracowane będą w oparciu o</w:t>
      </w:r>
      <w:r w:rsidR="00BF156C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>następujące założenia:</w:t>
      </w:r>
    </w:p>
    <w:p w:rsidR="00894F46" w:rsidRPr="002C2F78" w:rsidRDefault="00894F46" w:rsidP="00C4784B">
      <w:pPr>
        <w:numPr>
          <w:ilvl w:val="1"/>
          <w:numId w:val="14"/>
        </w:numPr>
        <w:tabs>
          <w:tab w:val="left" w:pos="426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Ceny jednostkowe rob</w:t>
      </w:r>
      <w:r w:rsidR="007D122C" w:rsidRPr="002C2F78">
        <w:rPr>
          <w:sz w:val="22"/>
          <w:szCs w:val="22"/>
        </w:rPr>
        <w:t>ót zostaną przyjęte z kosztorysó</w:t>
      </w:r>
      <w:r w:rsidRPr="002C2F78">
        <w:rPr>
          <w:sz w:val="22"/>
          <w:szCs w:val="22"/>
        </w:rPr>
        <w:t xml:space="preserve">w, o których mowa w </w:t>
      </w:r>
      <w:r w:rsidRPr="00F424C7">
        <w:rPr>
          <w:sz w:val="22"/>
          <w:szCs w:val="22"/>
        </w:rPr>
        <w:t xml:space="preserve">§ 1 </w:t>
      </w:r>
      <w:r w:rsidRPr="002C2F78">
        <w:rPr>
          <w:sz w:val="22"/>
          <w:szCs w:val="22"/>
        </w:rPr>
        <w:t>umowy, a ilości wykonanych robót zgodnie z dokonanymi obmiarami,</w:t>
      </w:r>
    </w:p>
    <w:p w:rsidR="00BF7EC5" w:rsidRPr="002C2F78" w:rsidRDefault="00BF7EC5" w:rsidP="00C4784B">
      <w:pPr>
        <w:numPr>
          <w:ilvl w:val="1"/>
          <w:numId w:val="14"/>
        </w:numPr>
        <w:tabs>
          <w:tab w:val="left" w:pos="426"/>
        </w:tabs>
        <w:suppressAutoHyphens/>
        <w:autoSpaceDE w:val="0"/>
        <w:autoSpaceDN w:val="0"/>
        <w:ind w:left="709" w:hanging="283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 przypadku, gdy nie będzie możliwe rozliczenie danej roboty w oparciu o ww. zapisy,</w:t>
      </w:r>
      <w:r w:rsidR="00894F46" w:rsidRPr="002C2F78">
        <w:rPr>
          <w:sz w:val="22"/>
          <w:szCs w:val="22"/>
        </w:rPr>
        <w:t xml:space="preserve"> brakujące ceny czynników produkcji zostaną przyjęte z zeszytów SEKOCENBUD (jako średnie dla województwa podkarp</w:t>
      </w:r>
      <w:r w:rsidR="002A4006">
        <w:rPr>
          <w:sz w:val="22"/>
          <w:szCs w:val="22"/>
        </w:rPr>
        <w:t xml:space="preserve">ackiego) za </w:t>
      </w:r>
      <w:r w:rsidR="002A4006" w:rsidRPr="00B21A23">
        <w:rPr>
          <w:sz w:val="22"/>
          <w:szCs w:val="22"/>
        </w:rPr>
        <w:t>okres ich wbudowani</w:t>
      </w:r>
      <w:r w:rsidR="00894F46" w:rsidRPr="00B21A23">
        <w:rPr>
          <w:sz w:val="22"/>
          <w:szCs w:val="22"/>
        </w:rPr>
        <w:t>a, podstawą do</w:t>
      </w:r>
      <w:r w:rsidR="00894F46" w:rsidRPr="002C2F78">
        <w:rPr>
          <w:sz w:val="22"/>
          <w:szCs w:val="22"/>
        </w:rPr>
        <w:t xml:space="preserve"> określenia  nakładów rzeczowych będą KNR</w:t>
      </w:r>
      <w:r w:rsidR="0056664A">
        <w:rPr>
          <w:sz w:val="22"/>
          <w:szCs w:val="22"/>
        </w:rPr>
        <w:noBreakHyphen/>
      </w:r>
      <w:r w:rsidR="00894F46" w:rsidRPr="002C2F78">
        <w:rPr>
          <w:sz w:val="22"/>
          <w:szCs w:val="22"/>
        </w:rPr>
        <w:t>y</w:t>
      </w:r>
      <w:r w:rsidR="00154D6F" w:rsidRPr="002C2F78">
        <w:rPr>
          <w:sz w:val="22"/>
          <w:szCs w:val="22"/>
        </w:rPr>
        <w:t xml:space="preserve">, w przypadku braku odpowiednich pozycji – KNNR-y </w:t>
      </w:r>
      <w:r w:rsidR="009D0547">
        <w:rPr>
          <w:sz w:val="22"/>
          <w:szCs w:val="22"/>
        </w:rPr>
        <w:t xml:space="preserve"> </w:t>
      </w:r>
      <w:r w:rsidR="00154D6F" w:rsidRPr="002C2F78">
        <w:rPr>
          <w:sz w:val="22"/>
          <w:szCs w:val="22"/>
        </w:rPr>
        <w:t xml:space="preserve">a następnie </w:t>
      </w:r>
      <w:r w:rsidRPr="002C2F78">
        <w:rPr>
          <w:sz w:val="22"/>
          <w:szCs w:val="22"/>
        </w:rPr>
        <w:t xml:space="preserve">wycena indywidualna Wykonawcy zatwierdzona przez </w:t>
      </w:r>
      <w:r w:rsidR="009D325B">
        <w:rPr>
          <w:sz w:val="22"/>
          <w:szCs w:val="22"/>
        </w:rPr>
        <w:t>I</w:t>
      </w:r>
      <w:r w:rsidR="009D325B" w:rsidRPr="002C2F78">
        <w:rPr>
          <w:sz w:val="22"/>
          <w:szCs w:val="22"/>
        </w:rPr>
        <w:t xml:space="preserve">nspektora </w:t>
      </w:r>
      <w:r w:rsidR="009D325B">
        <w:rPr>
          <w:sz w:val="22"/>
          <w:szCs w:val="22"/>
        </w:rPr>
        <w:t>N</w:t>
      </w:r>
      <w:r w:rsidR="009D325B" w:rsidRPr="002C2F78">
        <w:rPr>
          <w:sz w:val="22"/>
          <w:szCs w:val="22"/>
        </w:rPr>
        <w:t xml:space="preserve">adzoru </w:t>
      </w:r>
      <w:r w:rsidR="009D0547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>i</w:t>
      </w:r>
      <w:r w:rsidR="005E6266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>Zamawiającego.</w:t>
      </w:r>
    </w:p>
    <w:p w:rsidR="00222091" w:rsidRDefault="00BF7EC5" w:rsidP="00C4784B">
      <w:pPr>
        <w:numPr>
          <w:ilvl w:val="0"/>
          <w:numId w:val="14"/>
        </w:numPr>
        <w:suppressAutoHyphens/>
        <w:autoSpaceDE w:val="0"/>
        <w:autoSpaceDN w:val="0"/>
        <w:ind w:left="426" w:hanging="426"/>
        <w:jc w:val="both"/>
        <w:rPr>
          <w:sz w:val="22"/>
          <w:szCs w:val="22"/>
        </w:rPr>
      </w:pPr>
      <w:r w:rsidRPr="002C2F78">
        <w:rPr>
          <w:sz w:val="22"/>
          <w:szCs w:val="22"/>
        </w:rPr>
        <w:t>Wynagrodzenie należne Wykonawcy za zabezpieczenie przerwanych prac nastąpi na podstawie kosztorysów powykonawczych przygotowanych przez Wykonawcę, a</w:t>
      </w:r>
      <w:r w:rsidR="005E6266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 xml:space="preserve">zatwierdzonych przez </w:t>
      </w:r>
      <w:r w:rsidR="009D325B">
        <w:rPr>
          <w:sz w:val="22"/>
          <w:szCs w:val="22"/>
        </w:rPr>
        <w:t>I</w:t>
      </w:r>
      <w:r w:rsidR="009D325B" w:rsidRPr="002C2F78">
        <w:rPr>
          <w:sz w:val="22"/>
          <w:szCs w:val="22"/>
        </w:rPr>
        <w:t xml:space="preserve">nspektora </w:t>
      </w:r>
      <w:r w:rsidR="009D325B">
        <w:rPr>
          <w:sz w:val="22"/>
          <w:szCs w:val="22"/>
        </w:rPr>
        <w:t>N</w:t>
      </w:r>
      <w:r w:rsidR="009D325B" w:rsidRPr="002C2F78">
        <w:rPr>
          <w:sz w:val="22"/>
          <w:szCs w:val="22"/>
        </w:rPr>
        <w:t xml:space="preserve">adzoru </w:t>
      </w:r>
      <w:r w:rsidRPr="002C2F78">
        <w:rPr>
          <w:sz w:val="22"/>
          <w:szCs w:val="22"/>
        </w:rPr>
        <w:t>i</w:t>
      </w:r>
      <w:r w:rsidR="005E6266">
        <w:rPr>
          <w:sz w:val="22"/>
          <w:szCs w:val="22"/>
        </w:rPr>
        <w:t xml:space="preserve"> </w:t>
      </w:r>
      <w:r w:rsidRPr="002C2F78">
        <w:rPr>
          <w:sz w:val="22"/>
          <w:szCs w:val="22"/>
        </w:rPr>
        <w:t>Zamawiającego.</w:t>
      </w:r>
    </w:p>
    <w:p w:rsidR="00EC3D2E" w:rsidRPr="00C50225" w:rsidRDefault="00EC3D2E" w:rsidP="00C4784B">
      <w:pPr>
        <w:suppressAutoHyphens/>
        <w:autoSpaceDE w:val="0"/>
        <w:autoSpaceDN w:val="0"/>
        <w:ind w:left="426"/>
        <w:jc w:val="both"/>
        <w:rPr>
          <w:sz w:val="16"/>
          <w:szCs w:val="16"/>
        </w:rPr>
      </w:pPr>
    </w:p>
    <w:p w:rsidR="00552E9F" w:rsidRDefault="00310B8E" w:rsidP="00C4784B">
      <w:pPr>
        <w:suppressAutoHyphens/>
        <w:jc w:val="center"/>
        <w:rPr>
          <w:b/>
          <w:sz w:val="22"/>
          <w:szCs w:val="22"/>
        </w:rPr>
      </w:pPr>
      <w:r w:rsidRPr="009053E7">
        <w:rPr>
          <w:b/>
          <w:sz w:val="22"/>
          <w:szCs w:val="22"/>
        </w:rPr>
        <w:sym w:font="Arial" w:char="00A7"/>
      </w:r>
      <w:r w:rsidRPr="009053E7">
        <w:rPr>
          <w:b/>
          <w:sz w:val="22"/>
          <w:szCs w:val="22"/>
        </w:rPr>
        <w:t xml:space="preserve"> </w:t>
      </w:r>
      <w:r w:rsidR="009D325B">
        <w:rPr>
          <w:b/>
          <w:sz w:val="22"/>
          <w:szCs w:val="22"/>
        </w:rPr>
        <w:t>1</w:t>
      </w:r>
      <w:r w:rsidR="00582992">
        <w:rPr>
          <w:b/>
          <w:sz w:val="22"/>
          <w:szCs w:val="22"/>
        </w:rPr>
        <w:t>5</w:t>
      </w:r>
      <w:r w:rsidR="0056664A">
        <w:rPr>
          <w:b/>
          <w:sz w:val="22"/>
          <w:szCs w:val="22"/>
        </w:rPr>
        <w:t xml:space="preserve">    </w:t>
      </w:r>
      <w:r w:rsidR="0056664A" w:rsidRPr="00D77015">
        <w:rPr>
          <w:b/>
          <w:color w:val="2E0FB1"/>
          <w:sz w:val="22"/>
          <w:szCs w:val="22"/>
        </w:rPr>
        <w:t>(kary umowne)</w:t>
      </w:r>
    </w:p>
    <w:p w:rsidR="00310B8E" w:rsidRPr="009053E7" w:rsidRDefault="00CC686B" w:rsidP="00C4784B">
      <w:pPr>
        <w:numPr>
          <w:ilvl w:val="0"/>
          <w:numId w:val="15"/>
        </w:numPr>
        <w:suppressAutoHyphens/>
        <w:ind w:left="426" w:hanging="426"/>
        <w:jc w:val="both"/>
        <w:rPr>
          <w:rStyle w:val="Pogrubienie"/>
          <w:b w:val="0"/>
          <w:sz w:val="22"/>
          <w:szCs w:val="22"/>
        </w:rPr>
      </w:pPr>
      <w:r w:rsidRPr="009053E7">
        <w:rPr>
          <w:rStyle w:val="Pogrubienie"/>
          <w:b w:val="0"/>
          <w:sz w:val="22"/>
          <w:szCs w:val="22"/>
        </w:rPr>
        <w:t>Wykonawca zapłaci Zamawiającemu karę umowną:</w:t>
      </w:r>
    </w:p>
    <w:p w:rsidR="001D7716" w:rsidRPr="00EC3D2E" w:rsidRDefault="001D7716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hanging="294"/>
        <w:jc w:val="both"/>
        <w:rPr>
          <w:rStyle w:val="Pogrubienie"/>
          <w:rFonts w:ascii="Times New Roman" w:hAnsi="Times New Roman"/>
          <w:b w:val="0"/>
        </w:rPr>
      </w:pPr>
      <w:r w:rsidRPr="009053E7">
        <w:rPr>
          <w:rStyle w:val="Pogrubienie"/>
          <w:rFonts w:ascii="Times New Roman" w:hAnsi="Times New Roman"/>
          <w:b w:val="0"/>
        </w:rPr>
        <w:t xml:space="preserve">za </w:t>
      </w:r>
      <w:r w:rsidRPr="00261F8F">
        <w:rPr>
          <w:rStyle w:val="Pogrubienie"/>
          <w:rFonts w:ascii="Times New Roman" w:hAnsi="Times New Roman"/>
          <w:b w:val="0"/>
        </w:rPr>
        <w:t xml:space="preserve">odstąpienie </w:t>
      </w:r>
      <w:r w:rsidRPr="00EC3D2E">
        <w:rPr>
          <w:rStyle w:val="Pogrubienie"/>
          <w:rFonts w:ascii="Times New Roman" w:hAnsi="Times New Roman"/>
          <w:b w:val="0"/>
        </w:rPr>
        <w:t xml:space="preserve">od umowy przez Zamawiającego z przyczyn, za które odpowiedzialność ponosi Wykonawca - w wysokości </w:t>
      </w:r>
      <w:r w:rsidRPr="00EC3D2E">
        <w:rPr>
          <w:rStyle w:val="Pogrubienie"/>
          <w:rFonts w:ascii="Times New Roman" w:hAnsi="Times New Roman"/>
        </w:rPr>
        <w:t>10%</w:t>
      </w:r>
      <w:r w:rsidRPr="00EC3D2E">
        <w:rPr>
          <w:rStyle w:val="Pogrubienie"/>
          <w:rFonts w:ascii="Times New Roman" w:hAnsi="Times New Roman"/>
          <w:b w:val="0"/>
        </w:rPr>
        <w:t xml:space="preserve"> wynagrodzenia umownego brutto za przedmiot umowy;</w:t>
      </w:r>
    </w:p>
    <w:p w:rsidR="001D7716" w:rsidRPr="00EC3D2E" w:rsidRDefault="001D7716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hanging="294"/>
        <w:jc w:val="both"/>
        <w:rPr>
          <w:rStyle w:val="Pogrubienie"/>
          <w:rFonts w:ascii="Times New Roman" w:hAnsi="Times New Roman"/>
          <w:b w:val="0"/>
        </w:rPr>
      </w:pPr>
      <w:r w:rsidRPr="00EC3D2E">
        <w:rPr>
          <w:rStyle w:val="Pogrubienie"/>
          <w:rFonts w:ascii="Times New Roman" w:hAnsi="Times New Roman"/>
          <w:b w:val="0"/>
        </w:rPr>
        <w:t xml:space="preserve">za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 xml:space="preserve">zwłokę w ukończeniu </w:t>
      </w:r>
      <w:r w:rsidRPr="00EC3D2E">
        <w:rPr>
          <w:rStyle w:val="Pogrubienie"/>
          <w:rFonts w:ascii="Times New Roman" w:hAnsi="Times New Roman"/>
          <w:b w:val="0"/>
        </w:rPr>
        <w:t xml:space="preserve">przedmiotu umowy – w wysokości </w:t>
      </w:r>
      <w:r w:rsidRPr="00EC3D2E">
        <w:rPr>
          <w:rStyle w:val="Pogrubienie"/>
          <w:rFonts w:ascii="Times New Roman" w:hAnsi="Times New Roman"/>
        </w:rPr>
        <w:t>0,</w:t>
      </w:r>
      <w:r w:rsidR="0077099E" w:rsidRPr="00EC3D2E">
        <w:rPr>
          <w:rStyle w:val="Pogrubienie"/>
          <w:rFonts w:ascii="Times New Roman" w:hAnsi="Times New Roman"/>
          <w:lang w:val="pl-PL"/>
        </w:rPr>
        <w:t>2</w:t>
      </w:r>
      <w:r w:rsidR="0077099E" w:rsidRPr="00EC3D2E">
        <w:rPr>
          <w:rStyle w:val="Pogrubienie"/>
          <w:rFonts w:ascii="Times New Roman" w:hAnsi="Times New Roman"/>
        </w:rPr>
        <w:t xml:space="preserve"> </w:t>
      </w:r>
      <w:r w:rsidRPr="00EC3D2E">
        <w:rPr>
          <w:rStyle w:val="Pogrubienie"/>
          <w:rFonts w:ascii="Times New Roman" w:hAnsi="Times New Roman"/>
        </w:rPr>
        <w:t>%</w:t>
      </w:r>
      <w:r w:rsidRPr="00EC3D2E">
        <w:rPr>
          <w:rStyle w:val="Pogrubienie"/>
          <w:rFonts w:ascii="Times New Roman" w:hAnsi="Times New Roman"/>
          <w:b w:val="0"/>
        </w:rPr>
        <w:t xml:space="preserve"> wynagrodzenia umownego brutto za przedmiot umowy za każdy dzień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>zwłoki</w:t>
      </w:r>
      <w:r w:rsidR="00D8602B" w:rsidRPr="00EC3D2E">
        <w:rPr>
          <w:rStyle w:val="Pogrubienie"/>
          <w:rFonts w:ascii="Times New Roman" w:hAnsi="Times New Roman"/>
          <w:b w:val="0"/>
          <w:lang w:val="pl-PL"/>
        </w:rPr>
        <w:t>;</w:t>
      </w:r>
    </w:p>
    <w:p w:rsidR="00E44FD2" w:rsidRPr="00EC3D2E" w:rsidRDefault="00E44FD2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hanging="294"/>
        <w:jc w:val="both"/>
        <w:rPr>
          <w:rStyle w:val="Pogrubienie"/>
          <w:rFonts w:ascii="Times New Roman" w:hAnsi="Times New Roman"/>
          <w:b w:val="0"/>
          <w:strike/>
        </w:rPr>
      </w:pP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 xml:space="preserve">za </w:t>
      </w:r>
      <w:r w:rsidR="00D8602B" w:rsidRPr="00EC3D2E">
        <w:rPr>
          <w:rStyle w:val="Pogrubienie"/>
          <w:rFonts w:ascii="Times New Roman" w:hAnsi="Times New Roman"/>
          <w:b w:val="0"/>
          <w:strike/>
          <w:lang w:val="pl-PL"/>
        </w:rPr>
        <w:t xml:space="preserve">opóźnienie </w:t>
      </w: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>w oddaniu poszczegó</w:t>
      </w:r>
      <w:r w:rsidR="00416968" w:rsidRPr="00EC3D2E">
        <w:rPr>
          <w:rStyle w:val="Pogrubienie"/>
          <w:rFonts w:ascii="Times New Roman" w:hAnsi="Times New Roman"/>
          <w:b w:val="0"/>
          <w:strike/>
          <w:lang w:val="pl-PL"/>
        </w:rPr>
        <w:t>lnych etapów przedmiotu umowy –</w:t>
      </w: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>wysokości 0,2% wynagrodzenia brutt</w:t>
      </w:r>
      <w:r w:rsidR="00E80540" w:rsidRPr="00EC3D2E">
        <w:rPr>
          <w:rStyle w:val="Pogrubienie"/>
          <w:rFonts w:ascii="Times New Roman" w:hAnsi="Times New Roman"/>
          <w:b w:val="0"/>
          <w:strike/>
          <w:lang w:val="pl-PL"/>
        </w:rPr>
        <w:t>o</w:t>
      </w: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 xml:space="preserve"> za dany etap umowy</w:t>
      </w:r>
      <w:r w:rsidR="005950B5" w:rsidRPr="00EC3D2E">
        <w:rPr>
          <w:rStyle w:val="Pogrubienie"/>
          <w:rFonts w:ascii="Times New Roman" w:hAnsi="Times New Roman"/>
          <w:b w:val="0"/>
          <w:strike/>
          <w:lang w:val="pl-PL"/>
        </w:rPr>
        <w:t>,</w:t>
      </w: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 xml:space="preserve"> za każdy dzień </w:t>
      </w:r>
      <w:r w:rsidR="00D8602B" w:rsidRPr="00EC3D2E">
        <w:rPr>
          <w:rStyle w:val="Pogrubienie"/>
          <w:rFonts w:ascii="Times New Roman" w:hAnsi="Times New Roman"/>
          <w:b w:val="0"/>
          <w:strike/>
          <w:lang w:val="pl-PL"/>
        </w:rPr>
        <w:t>opóźnienia</w:t>
      </w:r>
      <w:r w:rsidRPr="00EC3D2E">
        <w:rPr>
          <w:rStyle w:val="Pogrubienie"/>
          <w:rFonts w:ascii="Times New Roman" w:hAnsi="Times New Roman"/>
          <w:b w:val="0"/>
          <w:strike/>
          <w:lang w:val="pl-PL"/>
        </w:rPr>
        <w:t>,</w:t>
      </w:r>
    </w:p>
    <w:p w:rsidR="001D7716" w:rsidRPr="00EC3D2E" w:rsidRDefault="001D7716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hanging="294"/>
        <w:jc w:val="both"/>
        <w:rPr>
          <w:rStyle w:val="Pogrubienie"/>
          <w:rFonts w:ascii="Times New Roman" w:hAnsi="Times New Roman"/>
          <w:b w:val="0"/>
        </w:rPr>
      </w:pPr>
      <w:r w:rsidRPr="00EC3D2E">
        <w:rPr>
          <w:rStyle w:val="Pogrubienie"/>
          <w:rFonts w:ascii="Times New Roman" w:hAnsi="Times New Roman"/>
          <w:b w:val="0"/>
        </w:rPr>
        <w:t xml:space="preserve">za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>zwłokę</w:t>
      </w:r>
      <w:r w:rsidR="009D325B" w:rsidRPr="00EC3D2E">
        <w:rPr>
          <w:rStyle w:val="Pogrubienie"/>
          <w:rFonts w:ascii="Times New Roman" w:hAnsi="Times New Roman"/>
          <w:b w:val="0"/>
        </w:rPr>
        <w:t xml:space="preserve"> </w:t>
      </w:r>
      <w:r w:rsidRPr="00EC3D2E">
        <w:rPr>
          <w:rStyle w:val="Pogrubienie"/>
          <w:rFonts w:ascii="Times New Roman" w:hAnsi="Times New Roman"/>
          <w:b w:val="0"/>
        </w:rPr>
        <w:t xml:space="preserve">w usunięciu wad stwierdzonych przy odbiorze - w wysokości </w:t>
      </w:r>
      <w:r w:rsidR="00BD1E42" w:rsidRPr="00EC3D2E">
        <w:rPr>
          <w:rStyle w:val="Pogrubienie"/>
          <w:rFonts w:ascii="Times New Roman" w:hAnsi="Times New Roman"/>
          <w:b w:val="0"/>
        </w:rPr>
        <w:t xml:space="preserve"> </w:t>
      </w:r>
      <w:r w:rsidR="00BD1E42" w:rsidRPr="00EC3D2E">
        <w:rPr>
          <w:rStyle w:val="Pogrubienie"/>
          <w:rFonts w:ascii="Times New Roman" w:hAnsi="Times New Roman"/>
        </w:rPr>
        <w:t>0,</w:t>
      </w:r>
      <w:r w:rsidR="0077099E" w:rsidRPr="00EC3D2E">
        <w:rPr>
          <w:rStyle w:val="Pogrubienie"/>
          <w:rFonts w:ascii="Times New Roman" w:hAnsi="Times New Roman"/>
          <w:lang w:val="pl-PL"/>
        </w:rPr>
        <w:t>2</w:t>
      </w:r>
      <w:r w:rsidR="00BD1E42" w:rsidRPr="00EC3D2E">
        <w:rPr>
          <w:rStyle w:val="Pogrubienie"/>
          <w:rFonts w:ascii="Times New Roman" w:hAnsi="Times New Roman"/>
        </w:rPr>
        <w:t>%</w:t>
      </w:r>
      <w:r w:rsidR="00BD1E42" w:rsidRPr="00EC3D2E">
        <w:rPr>
          <w:rStyle w:val="Pogrubienie"/>
          <w:rFonts w:ascii="Times New Roman" w:hAnsi="Times New Roman"/>
          <w:b w:val="0"/>
        </w:rPr>
        <w:t xml:space="preserve"> </w:t>
      </w:r>
      <w:r w:rsidRPr="00EC3D2E">
        <w:rPr>
          <w:rStyle w:val="Pogrubienie"/>
          <w:rFonts w:ascii="Times New Roman" w:hAnsi="Times New Roman"/>
          <w:b w:val="0"/>
        </w:rPr>
        <w:t xml:space="preserve">wynagrodzenia umownego brutto za każdy dzień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>zwłoki</w:t>
      </w:r>
      <w:r w:rsidRPr="00EC3D2E">
        <w:rPr>
          <w:rStyle w:val="Pogrubienie"/>
          <w:rFonts w:ascii="Times New Roman" w:hAnsi="Times New Roman"/>
          <w:b w:val="0"/>
        </w:rPr>
        <w:t>, liczone</w:t>
      </w:r>
      <w:r w:rsidR="00D8602B" w:rsidRPr="00EC3D2E">
        <w:rPr>
          <w:rStyle w:val="Pogrubienie"/>
          <w:rFonts w:ascii="Times New Roman" w:hAnsi="Times New Roman"/>
          <w:b w:val="0"/>
          <w:lang w:val="pl-PL"/>
        </w:rPr>
        <w:t>go</w:t>
      </w:r>
      <w:r w:rsidRPr="00EC3D2E">
        <w:rPr>
          <w:rStyle w:val="Pogrubienie"/>
          <w:rFonts w:ascii="Times New Roman" w:hAnsi="Times New Roman"/>
          <w:b w:val="0"/>
        </w:rPr>
        <w:t xml:space="preserve"> od dnia wyznaczonego na usunięcie wad.</w:t>
      </w:r>
    </w:p>
    <w:p w:rsidR="001D7716" w:rsidRPr="00EC3D2E" w:rsidRDefault="001D7716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Style w:val="Pogrubienie"/>
          <w:rFonts w:ascii="Times New Roman" w:hAnsi="Times New Roman"/>
          <w:b w:val="0"/>
        </w:rPr>
      </w:pPr>
      <w:r w:rsidRPr="00EC3D2E">
        <w:rPr>
          <w:rStyle w:val="Pogrubienie"/>
          <w:rFonts w:ascii="Times New Roman" w:hAnsi="Times New Roman"/>
          <w:b w:val="0"/>
        </w:rPr>
        <w:t xml:space="preserve">za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>zwłokę</w:t>
      </w:r>
      <w:r w:rsidR="009D325B" w:rsidRPr="00EC3D2E">
        <w:rPr>
          <w:rStyle w:val="Pogrubienie"/>
          <w:rFonts w:ascii="Times New Roman" w:hAnsi="Times New Roman"/>
          <w:b w:val="0"/>
        </w:rPr>
        <w:t xml:space="preserve"> </w:t>
      </w:r>
      <w:r w:rsidRPr="00EC3D2E">
        <w:rPr>
          <w:rStyle w:val="Pogrubienie"/>
          <w:rFonts w:ascii="Times New Roman" w:hAnsi="Times New Roman"/>
          <w:b w:val="0"/>
        </w:rPr>
        <w:t>w zapłacie wynagrodzenia podwykonawcy lub dalszemu podwykonawcy – w</w:t>
      </w:r>
      <w:r w:rsidR="00553656" w:rsidRPr="00EC3D2E">
        <w:rPr>
          <w:rStyle w:val="Pogrubienie"/>
          <w:rFonts w:ascii="Times New Roman" w:hAnsi="Times New Roman"/>
          <w:b w:val="0"/>
          <w:lang w:val="pl-PL"/>
        </w:rPr>
        <w:t> </w:t>
      </w:r>
      <w:r w:rsidRPr="00EC3D2E">
        <w:rPr>
          <w:rStyle w:val="Pogrubienie"/>
          <w:rFonts w:ascii="Times New Roman" w:hAnsi="Times New Roman"/>
          <w:b w:val="0"/>
        </w:rPr>
        <w:t xml:space="preserve">wysokości </w:t>
      </w:r>
      <w:r w:rsidR="00BD1E42" w:rsidRPr="00EC3D2E">
        <w:rPr>
          <w:rStyle w:val="Pogrubienie"/>
          <w:rFonts w:ascii="Times New Roman" w:hAnsi="Times New Roman"/>
          <w:b w:val="0"/>
        </w:rPr>
        <w:t xml:space="preserve"> </w:t>
      </w:r>
      <w:r w:rsidR="00BD1E42" w:rsidRPr="00EC3D2E">
        <w:rPr>
          <w:rStyle w:val="Pogrubienie"/>
          <w:rFonts w:ascii="Times New Roman" w:hAnsi="Times New Roman"/>
        </w:rPr>
        <w:t>0,</w:t>
      </w:r>
      <w:r w:rsidR="00BD1E42" w:rsidRPr="00EC3D2E">
        <w:rPr>
          <w:rStyle w:val="Pogrubienie"/>
          <w:rFonts w:ascii="Times New Roman" w:hAnsi="Times New Roman"/>
          <w:lang w:val="pl-PL"/>
        </w:rPr>
        <w:t>2</w:t>
      </w:r>
      <w:r w:rsidR="00F0059D" w:rsidRPr="00EC3D2E">
        <w:rPr>
          <w:rStyle w:val="Pogrubienie"/>
          <w:rFonts w:ascii="Times New Roman" w:hAnsi="Times New Roman"/>
          <w:lang w:val="pl-PL"/>
        </w:rPr>
        <w:t> </w:t>
      </w:r>
      <w:r w:rsidR="00BD1E42" w:rsidRPr="00EC3D2E">
        <w:rPr>
          <w:rStyle w:val="Pogrubienie"/>
          <w:rFonts w:ascii="Times New Roman" w:hAnsi="Times New Roman"/>
        </w:rPr>
        <w:t>%</w:t>
      </w:r>
      <w:r w:rsidR="00BD1E42" w:rsidRPr="00EC3D2E">
        <w:rPr>
          <w:rStyle w:val="Pogrubienie"/>
          <w:rFonts w:ascii="Times New Roman" w:hAnsi="Times New Roman"/>
          <w:b w:val="0"/>
        </w:rPr>
        <w:t xml:space="preserve"> </w:t>
      </w:r>
      <w:r w:rsidRPr="00EC3D2E">
        <w:rPr>
          <w:rStyle w:val="Pogrubienie"/>
          <w:rFonts w:ascii="Times New Roman" w:hAnsi="Times New Roman"/>
          <w:b w:val="0"/>
        </w:rPr>
        <w:t>wynagrodzenia umownego brutto wynikającego z umowy zawartej z</w:t>
      </w:r>
      <w:r w:rsidR="00553656" w:rsidRPr="00EC3D2E">
        <w:rPr>
          <w:rStyle w:val="Pogrubienie"/>
          <w:rFonts w:ascii="Times New Roman" w:hAnsi="Times New Roman"/>
          <w:b w:val="0"/>
          <w:lang w:val="pl-PL"/>
        </w:rPr>
        <w:t> </w:t>
      </w:r>
      <w:r w:rsidRPr="00EC3D2E">
        <w:rPr>
          <w:rStyle w:val="Pogrubienie"/>
          <w:rFonts w:ascii="Times New Roman" w:hAnsi="Times New Roman"/>
          <w:b w:val="0"/>
        </w:rPr>
        <w:t>podwy</w:t>
      </w:r>
      <w:r w:rsidR="003673CF" w:rsidRPr="00EC3D2E">
        <w:rPr>
          <w:rStyle w:val="Pogrubienie"/>
          <w:rFonts w:ascii="Times New Roman" w:hAnsi="Times New Roman"/>
          <w:b w:val="0"/>
        </w:rPr>
        <w:t xml:space="preserve">konawcą, za każdy dzień </w:t>
      </w:r>
      <w:r w:rsidR="009D325B" w:rsidRPr="00EC3D2E">
        <w:rPr>
          <w:rStyle w:val="Pogrubienie"/>
          <w:rFonts w:ascii="Times New Roman" w:hAnsi="Times New Roman"/>
          <w:b w:val="0"/>
          <w:lang w:val="pl-PL"/>
        </w:rPr>
        <w:t>zwłoki</w:t>
      </w:r>
      <w:r w:rsidR="00D8602B" w:rsidRPr="00EC3D2E">
        <w:rPr>
          <w:rStyle w:val="Pogrubienie"/>
          <w:rFonts w:ascii="Times New Roman" w:hAnsi="Times New Roman"/>
          <w:b w:val="0"/>
          <w:lang w:val="pl-PL"/>
        </w:rPr>
        <w:t>;</w:t>
      </w:r>
    </w:p>
    <w:p w:rsidR="00310129" w:rsidRPr="00EC3D2E" w:rsidRDefault="00310129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Style w:val="Pogrubienie"/>
          <w:rFonts w:ascii="Times New Roman" w:hAnsi="Times New Roman"/>
          <w:b w:val="0"/>
        </w:rPr>
      </w:pPr>
      <w:r w:rsidRPr="00EC3D2E">
        <w:rPr>
          <w:rStyle w:val="Pogrubienie"/>
          <w:rFonts w:ascii="Times New Roman" w:hAnsi="Times New Roman"/>
          <w:b w:val="0"/>
        </w:rPr>
        <w:t xml:space="preserve">za nieprzedłożenie </w:t>
      </w:r>
      <w:r w:rsidRPr="00EC3D2E">
        <w:rPr>
          <w:rFonts w:ascii="Times New Roman" w:eastAsia="Calibri" w:hAnsi="Times New Roman"/>
        </w:rPr>
        <w:t>do zaakceptowania projektu umowy o podwykonawstwo, której przedmiotem są roboty</w:t>
      </w:r>
      <w:r w:rsidRPr="00EC3D2E">
        <w:rPr>
          <w:rFonts w:ascii="Times New Roman" w:hAnsi="Times New Roman"/>
        </w:rPr>
        <w:t xml:space="preserve"> </w:t>
      </w:r>
      <w:r w:rsidRPr="00EC3D2E">
        <w:rPr>
          <w:rFonts w:ascii="Times New Roman" w:eastAsia="Calibri" w:hAnsi="Times New Roman"/>
        </w:rPr>
        <w:t xml:space="preserve">budowlane, lub projektu jej zmiany jak również </w:t>
      </w:r>
      <w:r w:rsidRPr="00EC3D2E">
        <w:rPr>
          <w:rStyle w:val="Pogrubienie"/>
          <w:rFonts w:ascii="Times New Roman" w:hAnsi="Times New Roman"/>
          <w:b w:val="0"/>
        </w:rPr>
        <w:t xml:space="preserve">za </w:t>
      </w:r>
      <w:r w:rsidRPr="00EC3D2E">
        <w:rPr>
          <w:rFonts w:ascii="Times New Roman" w:eastAsia="Calibri" w:hAnsi="Times New Roman"/>
        </w:rPr>
        <w:t>nieprzedłożenie poświadczonej za zgodność z</w:t>
      </w:r>
      <w:r w:rsidR="00300639" w:rsidRPr="00EC3D2E">
        <w:rPr>
          <w:rFonts w:ascii="Times New Roman" w:eastAsia="Calibri" w:hAnsi="Times New Roman"/>
          <w:lang w:val="pl-PL"/>
        </w:rPr>
        <w:t> </w:t>
      </w:r>
      <w:r w:rsidRPr="00EC3D2E">
        <w:rPr>
          <w:rFonts w:ascii="Times New Roman" w:eastAsia="Calibri" w:hAnsi="Times New Roman"/>
        </w:rPr>
        <w:t>oryginałem kopii umowy o podwykonawstwo lub jej zmiany i</w:t>
      </w:r>
      <w:r w:rsidR="00553656" w:rsidRPr="00EC3D2E">
        <w:rPr>
          <w:rFonts w:ascii="Times New Roman" w:eastAsia="Calibri" w:hAnsi="Times New Roman"/>
          <w:lang w:val="pl-PL"/>
        </w:rPr>
        <w:t> </w:t>
      </w:r>
      <w:r w:rsidRPr="00EC3D2E">
        <w:rPr>
          <w:rFonts w:ascii="Times New Roman" w:eastAsia="Calibri" w:hAnsi="Times New Roman"/>
        </w:rPr>
        <w:t xml:space="preserve">rozpoczęcie realizacji tychże umów bez spełnienia wymagań określonych </w:t>
      </w:r>
      <w:r w:rsidR="009D325B" w:rsidRPr="00EC3D2E">
        <w:rPr>
          <w:rFonts w:ascii="Times New Roman" w:eastAsia="Calibri" w:hAnsi="Times New Roman"/>
          <w:lang w:val="pl-PL"/>
        </w:rPr>
        <w:t xml:space="preserve">niniejszą umową – </w:t>
      </w:r>
      <w:r w:rsidRPr="00EC3D2E">
        <w:rPr>
          <w:rFonts w:ascii="Times New Roman" w:hAnsi="Times New Roman"/>
          <w:kern w:val="2"/>
        </w:rPr>
        <w:t>w</w:t>
      </w:r>
      <w:r w:rsidR="009D325B" w:rsidRPr="00EC3D2E">
        <w:rPr>
          <w:rFonts w:ascii="Times New Roman" w:hAnsi="Times New Roman"/>
          <w:kern w:val="2"/>
          <w:lang w:val="pl-PL"/>
        </w:rPr>
        <w:t xml:space="preserve"> </w:t>
      </w:r>
      <w:r w:rsidRPr="00EC3D2E">
        <w:rPr>
          <w:rFonts w:ascii="Times New Roman" w:hAnsi="Times New Roman"/>
          <w:kern w:val="2"/>
        </w:rPr>
        <w:t xml:space="preserve">wysokości </w:t>
      </w:r>
      <w:r w:rsidR="009D325B" w:rsidRPr="00EC3D2E">
        <w:rPr>
          <w:rFonts w:ascii="Times New Roman" w:hAnsi="Times New Roman"/>
          <w:b/>
          <w:kern w:val="2"/>
        </w:rPr>
        <w:t xml:space="preserve">2% </w:t>
      </w:r>
      <w:r w:rsidR="008B47FB">
        <w:rPr>
          <w:rFonts w:ascii="Times New Roman" w:hAnsi="Times New Roman"/>
          <w:kern w:val="2"/>
        </w:rPr>
        <w:t xml:space="preserve">wartości wynagrodzenia </w:t>
      </w:r>
      <w:r w:rsidRPr="00EC3D2E">
        <w:rPr>
          <w:rFonts w:ascii="Times New Roman" w:hAnsi="Times New Roman"/>
          <w:kern w:val="2"/>
        </w:rPr>
        <w:t>umownego brutto za każdy nieprzedłożony projekt umowy, projekt zmiany umowy</w:t>
      </w:r>
      <w:r w:rsidR="00154D6F" w:rsidRPr="00EC3D2E">
        <w:rPr>
          <w:rFonts w:ascii="Times New Roman" w:hAnsi="Times New Roman"/>
          <w:kern w:val="2"/>
        </w:rPr>
        <w:t>,</w:t>
      </w:r>
      <w:r w:rsidRPr="00EC3D2E">
        <w:rPr>
          <w:rFonts w:ascii="Times New Roman" w:hAnsi="Times New Roman"/>
          <w:kern w:val="2"/>
        </w:rPr>
        <w:t xml:space="preserve"> kopię umowy o</w:t>
      </w:r>
      <w:r w:rsidR="00300639" w:rsidRPr="00EC3D2E">
        <w:rPr>
          <w:rFonts w:ascii="Times New Roman" w:hAnsi="Times New Roman"/>
          <w:kern w:val="2"/>
          <w:lang w:val="pl-PL"/>
        </w:rPr>
        <w:t> </w:t>
      </w:r>
      <w:r w:rsidRPr="00EC3D2E">
        <w:rPr>
          <w:rFonts w:ascii="Times New Roman" w:hAnsi="Times New Roman"/>
          <w:kern w:val="2"/>
        </w:rPr>
        <w:t xml:space="preserve">podwykonawstwo poświadczoną za zgodność z oryginałem; </w:t>
      </w:r>
    </w:p>
    <w:p w:rsidR="00DD0C50" w:rsidRPr="00EC3D2E" w:rsidRDefault="00DD0C50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</w:rPr>
      </w:pPr>
      <w:r w:rsidRPr="00EC3D2E">
        <w:rPr>
          <w:rFonts w:ascii="Times New Roman" w:eastAsia="Calibri" w:hAnsi="Times New Roman"/>
        </w:rPr>
        <w:t xml:space="preserve">rozpoczęcie realizacji umów o podwykonawstwo bez spełnienia wymagań określonych </w:t>
      </w:r>
      <w:r w:rsidR="009D325B" w:rsidRPr="00EC3D2E">
        <w:rPr>
          <w:rFonts w:ascii="Times New Roman" w:eastAsia="Calibri" w:hAnsi="Times New Roman"/>
          <w:lang w:val="pl-PL"/>
        </w:rPr>
        <w:t xml:space="preserve">niniejszą </w:t>
      </w:r>
      <w:r w:rsidRPr="00EC3D2E">
        <w:rPr>
          <w:rFonts w:ascii="Times New Roman" w:hAnsi="Times New Roman"/>
          <w:kern w:val="2"/>
        </w:rPr>
        <w:t>w</w:t>
      </w:r>
      <w:r w:rsidR="00300639" w:rsidRPr="00EC3D2E">
        <w:rPr>
          <w:rFonts w:ascii="Times New Roman" w:hAnsi="Times New Roman"/>
          <w:kern w:val="2"/>
          <w:lang w:val="pl-PL"/>
        </w:rPr>
        <w:t> </w:t>
      </w:r>
      <w:r w:rsidRPr="00EC3D2E">
        <w:rPr>
          <w:rFonts w:ascii="Times New Roman" w:hAnsi="Times New Roman"/>
          <w:kern w:val="2"/>
        </w:rPr>
        <w:t xml:space="preserve">wysokości </w:t>
      </w:r>
      <w:r w:rsidR="000474C2" w:rsidRPr="00EC3D2E">
        <w:rPr>
          <w:rFonts w:ascii="Times New Roman" w:hAnsi="Times New Roman"/>
          <w:b/>
          <w:kern w:val="2"/>
        </w:rPr>
        <w:t>2</w:t>
      </w:r>
      <w:r w:rsidRPr="00EC3D2E">
        <w:rPr>
          <w:rFonts w:ascii="Times New Roman" w:hAnsi="Times New Roman"/>
          <w:b/>
          <w:kern w:val="2"/>
        </w:rPr>
        <w:t xml:space="preserve">% </w:t>
      </w:r>
      <w:r w:rsidRPr="00EC3D2E">
        <w:rPr>
          <w:rFonts w:ascii="Times New Roman" w:hAnsi="Times New Roman"/>
          <w:kern w:val="2"/>
        </w:rPr>
        <w:t>wartości wynagrodzenia umownego brutto za każdy nieprzedłożony projekt umowy, projekt zmiany umowy, kopię umowy o podwykonawstwo poświadczoną za zgodność z oryginałem;</w:t>
      </w:r>
    </w:p>
    <w:p w:rsidR="00DD0C50" w:rsidRPr="00EC3D2E" w:rsidRDefault="00DD0C50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Style w:val="Pogrubienie"/>
          <w:rFonts w:ascii="Times New Roman" w:hAnsi="Times New Roman"/>
          <w:b w:val="0"/>
        </w:rPr>
      </w:pPr>
      <w:r w:rsidRPr="00EC3D2E">
        <w:rPr>
          <w:rStyle w:val="Pogrubienie"/>
          <w:rFonts w:ascii="Times New Roman" w:hAnsi="Times New Roman"/>
          <w:b w:val="0"/>
        </w:rPr>
        <w:lastRenderedPageBreak/>
        <w:t xml:space="preserve">za nie wprowadzenie zmiany w zakresie terminu zapłaty wynagrodzenia w </w:t>
      </w:r>
      <w:r w:rsidRPr="00EC3D2E">
        <w:rPr>
          <w:rFonts w:ascii="Times New Roman" w:eastAsia="Calibri" w:hAnsi="Times New Roman"/>
        </w:rPr>
        <w:t xml:space="preserve">umowie </w:t>
      </w:r>
      <w:r w:rsidRPr="00EC3D2E">
        <w:rPr>
          <w:rFonts w:ascii="Times New Roman" w:eastAsia="Calibri" w:hAnsi="Times New Roman"/>
        </w:rPr>
        <w:br/>
        <w:t xml:space="preserve">o podwykonawstwo w terminie wskazanym przez Zamawiającego, jeżeli termin zapłaty wynagrodzenia jest dłuższy niż </w:t>
      </w:r>
      <w:r w:rsidR="009D325B" w:rsidRPr="00EC3D2E">
        <w:rPr>
          <w:rFonts w:ascii="Times New Roman" w:eastAsia="Calibri" w:hAnsi="Times New Roman"/>
          <w:lang w:val="pl-PL"/>
        </w:rPr>
        <w:t xml:space="preserve">wymagany niniejszą umową </w:t>
      </w:r>
      <w:r w:rsidRPr="00EC3D2E">
        <w:rPr>
          <w:rStyle w:val="Pogrubienie"/>
          <w:rFonts w:ascii="Times New Roman" w:hAnsi="Times New Roman"/>
          <w:b w:val="0"/>
        </w:rPr>
        <w:t xml:space="preserve">– w wysokości </w:t>
      </w:r>
      <w:r w:rsidRPr="00EC3D2E">
        <w:rPr>
          <w:rStyle w:val="Pogrubienie"/>
          <w:rFonts w:ascii="Times New Roman" w:hAnsi="Times New Roman"/>
        </w:rPr>
        <w:t xml:space="preserve">0,05 % </w:t>
      </w:r>
      <w:r w:rsidRPr="00EC3D2E">
        <w:rPr>
          <w:rStyle w:val="Pogrubienie"/>
          <w:rFonts w:ascii="Times New Roman" w:hAnsi="Times New Roman"/>
          <w:b w:val="0"/>
        </w:rPr>
        <w:t xml:space="preserve">wynagrodzenia umownego brutto za przedmiot umowy, za każdy dzień </w:t>
      </w:r>
      <w:r w:rsidR="00D8602B" w:rsidRPr="00EC3D2E">
        <w:rPr>
          <w:rStyle w:val="Pogrubienie"/>
          <w:rFonts w:ascii="Times New Roman" w:hAnsi="Times New Roman"/>
          <w:b w:val="0"/>
          <w:lang w:val="pl-PL"/>
        </w:rPr>
        <w:t>opóźnienia;</w:t>
      </w:r>
    </w:p>
    <w:p w:rsidR="00420C0C" w:rsidRPr="00EC3D2E" w:rsidRDefault="00420C0C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Fonts w:ascii="Times New Roman" w:hAnsi="Times New Roman"/>
          <w:bCs/>
        </w:rPr>
      </w:pPr>
      <w:r w:rsidRPr="00EC3D2E">
        <w:rPr>
          <w:rStyle w:val="Pogrubienie"/>
          <w:rFonts w:ascii="Times New Roman" w:hAnsi="Times New Roman"/>
          <w:b w:val="0"/>
          <w:lang w:val="pl-PL"/>
        </w:rPr>
        <w:t xml:space="preserve">za każdy przypadek nieprzestrzegania przepisów </w:t>
      </w:r>
      <w:r w:rsidRPr="00EC3D2E">
        <w:rPr>
          <w:rFonts w:ascii="Times New Roman" w:hAnsi="Times New Roman"/>
          <w:lang w:val="pl-PL"/>
        </w:rPr>
        <w:t>wynikających z</w:t>
      </w:r>
      <w:r w:rsidRPr="00EC3D2E">
        <w:rPr>
          <w:rFonts w:ascii="Times New Roman" w:hAnsi="Times New Roman"/>
        </w:rPr>
        <w:t xml:space="preserve"> “Instrukcj</w:t>
      </w:r>
      <w:r w:rsidRPr="00EC3D2E">
        <w:rPr>
          <w:rFonts w:ascii="Times New Roman" w:hAnsi="Times New Roman"/>
          <w:lang w:val="pl-PL"/>
        </w:rPr>
        <w:t>i</w:t>
      </w:r>
      <w:r w:rsidRPr="00EC3D2E">
        <w:rPr>
          <w:rFonts w:ascii="Times New Roman" w:hAnsi="Times New Roman"/>
        </w:rPr>
        <w:t xml:space="preserve"> zabezpieczenia prac niebezpiecznych pożarowo” oraz</w:t>
      </w:r>
      <w:r w:rsidRPr="00EC3D2E">
        <w:rPr>
          <w:rFonts w:ascii="Times New Roman" w:hAnsi="Times New Roman"/>
          <w:lang w:val="pl-PL"/>
        </w:rPr>
        <w:t xml:space="preserve"> </w:t>
      </w:r>
      <w:r w:rsidRPr="00EC3D2E">
        <w:rPr>
          <w:rFonts w:ascii="Times New Roman" w:hAnsi="Times New Roman"/>
        </w:rPr>
        <w:t>przepisów bezpieczeństwa i higieny pracy obowiązujących w</w:t>
      </w:r>
      <w:r w:rsidR="00300639" w:rsidRPr="00EC3D2E">
        <w:rPr>
          <w:rFonts w:ascii="Times New Roman" w:hAnsi="Times New Roman"/>
          <w:lang w:val="pl-PL"/>
        </w:rPr>
        <w:t> </w:t>
      </w:r>
      <w:r w:rsidRPr="00EC3D2E">
        <w:rPr>
          <w:rFonts w:ascii="Times New Roman" w:hAnsi="Times New Roman"/>
        </w:rPr>
        <w:t xml:space="preserve">obiektach i na terenie Zamawiającego </w:t>
      </w:r>
      <w:r w:rsidRPr="00EC3D2E">
        <w:rPr>
          <w:rFonts w:ascii="Times New Roman" w:hAnsi="Times New Roman"/>
          <w:lang w:val="pl-PL"/>
        </w:rPr>
        <w:t xml:space="preserve">a także obowiązujących na </w:t>
      </w:r>
      <w:r w:rsidR="003F506D" w:rsidRPr="00EC3D2E">
        <w:rPr>
          <w:rFonts w:ascii="Times New Roman" w:hAnsi="Times New Roman"/>
          <w:lang w:val="pl-PL"/>
        </w:rPr>
        <w:t xml:space="preserve">terenie </w:t>
      </w:r>
      <w:r w:rsidRPr="00EC3D2E">
        <w:rPr>
          <w:rFonts w:ascii="Times New Roman" w:hAnsi="Times New Roman"/>
          <w:lang w:val="pl-PL"/>
        </w:rPr>
        <w:t xml:space="preserve">budowy </w:t>
      </w:r>
      <w:r w:rsidR="003F506D" w:rsidRPr="00EC3D2E">
        <w:rPr>
          <w:rFonts w:ascii="Times New Roman" w:hAnsi="Times New Roman"/>
          <w:lang w:val="pl-PL"/>
        </w:rPr>
        <w:t xml:space="preserve">- </w:t>
      </w:r>
      <w:r w:rsidR="00BD1E42" w:rsidRPr="00EC3D2E">
        <w:rPr>
          <w:rFonts w:ascii="Times New Roman" w:hAnsi="Times New Roman"/>
          <w:lang w:val="pl-PL"/>
        </w:rPr>
        <w:t>w</w:t>
      </w:r>
      <w:r w:rsidR="003F506D" w:rsidRPr="00EC3D2E">
        <w:rPr>
          <w:rFonts w:ascii="Times New Roman" w:hAnsi="Times New Roman"/>
          <w:lang w:val="pl-PL"/>
        </w:rPr>
        <w:t xml:space="preserve"> </w:t>
      </w:r>
      <w:r w:rsidR="00BD1E42" w:rsidRPr="00EC3D2E">
        <w:rPr>
          <w:rFonts w:ascii="Times New Roman" w:hAnsi="Times New Roman"/>
          <w:lang w:val="pl-PL"/>
        </w:rPr>
        <w:t>wysokości 500</w:t>
      </w:r>
      <w:r w:rsidR="00300639" w:rsidRPr="00EC3D2E">
        <w:rPr>
          <w:rFonts w:ascii="Times New Roman" w:hAnsi="Times New Roman"/>
          <w:lang w:val="pl-PL"/>
        </w:rPr>
        <w:t> </w:t>
      </w:r>
      <w:r w:rsidR="00300639" w:rsidRPr="00EC3D2E">
        <w:rPr>
          <w:rFonts w:ascii="Times New Roman" w:hAnsi="Times New Roman"/>
          <w:bCs/>
          <w:i/>
          <w:lang w:val="pl-PL"/>
        </w:rPr>
        <w:t>(pięćset)</w:t>
      </w:r>
      <w:r w:rsidR="00300639" w:rsidRPr="00EC3D2E">
        <w:rPr>
          <w:rFonts w:ascii="Times New Roman" w:hAnsi="Times New Roman"/>
          <w:bCs/>
          <w:lang w:val="pl-PL"/>
        </w:rPr>
        <w:t xml:space="preserve"> </w:t>
      </w:r>
      <w:r w:rsidR="00BD1E42" w:rsidRPr="00EC3D2E">
        <w:rPr>
          <w:rFonts w:ascii="Times New Roman" w:hAnsi="Times New Roman"/>
          <w:lang w:val="pl-PL"/>
        </w:rPr>
        <w:t>zł</w:t>
      </w:r>
      <w:r w:rsidR="00BD1E42" w:rsidRPr="00EC3D2E">
        <w:rPr>
          <w:rFonts w:ascii="Times New Roman" w:hAnsi="Times New Roman"/>
          <w:b/>
          <w:lang w:val="pl-PL"/>
        </w:rPr>
        <w:t xml:space="preserve"> </w:t>
      </w:r>
    </w:p>
    <w:p w:rsidR="006442FD" w:rsidRPr="00EC3D2E" w:rsidRDefault="006442FD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EC3D2E">
        <w:rPr>
          <w:rFonts w:ascii="Times New Roman" w:hAnsi="Times New Roman"/>
          <w:bCs/>
        </w:rPr>
        <w:t xml:space="preserve">za każdy przypadek nieprzedłożenia przez Wykonawcę Zamawiającemu  umów o pracę </w:t>
      </w:r>
      <w:r w:rsidR="003F506D" w:rsidRPr="00EC3D2E">
        <w:rPr>
          <w:rFonts w:ascii="Times New Roman" w:hAnsi="Times New Roman"/>
          <w:bCs/>
          <w:lang w:val="pl-PL"/>
        </w:rPr>
        <w:t xml:space="preserve">wymaganych postanowieniami niniejszej umowy – </w:t>
      </w:r>
      <w:r w:rsidRPr="00EC3D2E">
        <w:rPr>
          <w:rFonts w:ascii="Times New Roman" w:hAnsi="Times New Roman"/>
          <w:bCs/>
        </w:rPr>
        <w:t>w</w:t>
      </w:r>
      <w:r w:rsidR="003F506D" w:rsidRPr="00EC3D2E">
        <w:rPr>
          <w:rFonts w:ascii="Times New Roman" w:hAnsi="Times New Roman"/>
          <w:bCs/>
          <w:lang w:val="pl-PL"/>
        </w:rPr>
        <w:t xml:space="preserve"> </w:t>
      </w:r>
      <w:r w:rsidRPr="00EC3D2E">
        <w:rPr>
          <w:rFonts w:ascii="Times New Roman" w:hAnsi="Times New Roman"/>
          <w:bCs/>
        </w:rPr>
        <w:t xml:space="preserve"> wysokości 100 </w:t>
      </w:r>
      <w:r w:rsidR="00300639" w:rsidRPr="00EC3D2E">
        <w:rPr>
          <w:rFonts w:ascii="Times New Roman" w:hAnsi="Times New Roman"/>
          <w:bCs/>
          <w:i/>
          <w:lang w:val="pl-PL"/>
        </w:rPr>
        <w:t>(sto)</w:t>
      </w:r>
      <w:r w:rsidR="00300639" w:rsidRPr="00EC3D2E">
        <w:rPr>
          <w:rFonts w:ascii="Times New Roman" w:hAnsi="Times New Roman"/>
          <w:bCs/>
          <w:lang w:val="pl-PL"/>
        </w:rPr>
        <w:t xml:space="preserve"> </w:t>
      </w:r>
      <w:r w:rsidRPr="00EC3D2E">
        <w:rPr>
          <w:rFonts w:ascii="Times New Roman" w:hAnsi="Times New Roman"/>
          <w:bCs/>
        </w:rPr>
        <w:t>zł</w:t>
      </w:r>
      <w:r w:rsidRPr="00EC3D2E">
        <w:rPr>
          <w:rFonts w:ascii="Times New Roman" w:hAnsi="Times New Roman"/>
          <w:bCs/>
          <w:lang w:val="pl-PL"/>
        </w:rPr>
        <w:t xml:space="preserve">; </w:t>
      </w:r>
    </w:p>
    <w:p w:rsidR="006442FD" w:rsidRPr="00EC3D2E" w:rsidRDefault="006442FD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EC3D2E">
        <w:rPr>
          <w:rFonts w:ascii="Times New Roman" w:hAnsi="Times New Roman"/>
          <w:bCs/>
        </w:rPr>
        <w:t xml:space="preserve">za każdy przypadek dopuszczenia przez Wykonawcę do realizacji czynności </w:t>
      </w:r>
      <w:r w:rsidR="003F506D" w:rsidRPr="00EC3D2E">
        <w:rPr>
          <w:rFonts w:ascii="Times New Roman" w:hAnsi="Times New Roman"/>
          <w:bCs/>
          <w:lang w:val="pl-PL"/>
        </w:rPr>
        <w:t xml:space="preserve">zastrzeżonych umową </w:t>
      </w:r>
      <w:r w:rsidRPr="00EC3D2E">
        <w:rPr>
          <w:rFonts w:ascii="Times New Roman" w:hAnsi="Times New Roman"/>
          <w:bCs/>
          <w:lang w:val="pl-PL"/>
        </w:rPr>
        <w:t xml:space="preserve">przez osoby </w:t>
      </w:r>
      <w:r w:rsidRPr="00EC3D2E">
        <w:rPr>
          <w:rFonts w:ascii="Times New Roman" w:hAnsi="Times New Roman"/>
          <w:bCs/>
        </w:rPr>
        <w:t>nie zatrudnione na podstawie umowy o pracę</w:t>
      </w:r>
      <w:r w:rsidR="003F506D" w:rsidRPr="00EC3D2E">
        <w:rPr>
          <w:rFonts w:ascii="Times New Roman" w:hAnsi="Times New Roman"/>
          <w:bCs/>
          <w:lang w:val="pl-PL"/>
        </w:rPr>
        <w:t xml:space="preserve"> – </w:t>
      </w:r>
      <w:r w:rsidRPr="00EC3D2E">
        <w:rPr>
          <w:rFonts w:ascii="Times New Roman" w:hAnsi="Times New Roman"/>
          <w:bCs/>
        </w:rPr>
        <w:t>w</w:t>
      </w:r>
      <w:r w:rsidR="003F506D" w:rsidRPr="00EC3D2E">
        <w:rPr>
          <w:rFonts w:ascii="Times New Roman" w:hAnsi="Times New Roman"/>
          <w:bCs/>
          <w:lang w:val="pl-PL"/>
        </w:rPr>
        <w:t xml:space="preserve"> </w:t>
      </w:r>
      <w:r w:rsidRPr="00EC3D2E">
        <w:rPr>
          <w:rFonts w:ascii="Times New Roman" w:hAnsi="Times New Roman"/>
          <w:bCs/>
        </w:rPr>
        <w:t xml:space="preserve"> wysokości 1000 </w:t>
      </w:r>
      <w:r w:rsidR="00300639" w:rsidRPr="00EC3D2E">
        <w:rPr>
          <w:rFonts w:ascii="Times New Roman" w:hAnsi="Times New Roman"/>
          <w:bCs/>
          <w:i/>
          <w:lang w:val="pl-PL"/>
        </w:rPr>
        <w:t>(jeden tysiąc)</w:t>
      </w:r>
      <w:r w:rsidR="00300639" w:rsidRPr="00EC3D2E">
        <w:rPr>
          <w:rFonts w:ascii="Times New Roman" w:hAnsi="Times New Roman"/>
          <w:bCs/>
          <w:lang w:val="pl-PL"/>
        </w:rPr>
        <w:t xml:space="preserve"> </w:t>
      </w:r>
      <w:r w:rsidRPr="00EC3D2E">
        <w:rPr>
          <w:rFonts w:ascii="Times New Roman" w:hAnsi="Times New Roman"/>
          <w:bCs/>
        </w:rPr>
        <w:t>zł brutto.</w:t>
      </w:r>
    </w:p>
    <w:p w:rsidR="00547A2F" w:rsidRPr="00EC3D2E" w:rsidRDefault="00547A2F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EC3D2E">
        <w:rPr>
          <w:rFonts w:ascii="Times New Roman" w:hAnsi="Times New Roman"/>
          <w:bCs/>
          <w:lang w:val="pl-PL"/>
        </w:rPr>
        <w:t xml:space="preserve">Za każdy przypadek naruszenia postanowień umowy w zakresie </w:t>
      </w:r>
      <w:r w:rsidR="001176D7" w:rsidRPr="00EC3D2E">
        <w:rPr>
          <w:rFonts w:ascii="Times New Roman" w:hAnsi="Times New Roman"/>
          <w:bCs/>
          <w:lang w:val="pl-PL"/>
        </w:rPr>
        <w:t xml:space="preserve">utrzymania porządku na terenie budowy i terenie przyległym oraz zasad </w:t>
      </w:r>
      <w:r w:rsidRPr="00EC3D2E">
        <w:rPr>
          <w:rFonts w:ascii="Times New Roman" w:hAnsi="Times New Roman"/>
          <w:bCs/>
          <w:lang w:val="pl-PL"/>
        </w:rPr>
        <w:t xml:space="preserve">postępowania z odpadami powstałymi </w:t>
      </w:r>
      <w:r w:rsidR="001176D7" w:rsidRPr="00EC3D2E">
        <w:rPr>
          <w:rFonts w:ascii="Times New Roman" w:hAnsi="Times New Roman"/>
          <w:bCs/>
          <w:lang w:val="pl-PL"/>
        </w:rPr>
        <w:t xml:space="preserve">wskutek </w:t>
      </w:r>
      <w:r w:rsidRPr="00EC3D2E">
        <w:rPr>
          <w:rFonts w:ascii="Times New Roman" w:hAnsi="Times New Roman"/>
          <w:bCs/>
          <w:lang w:val="pl-PL"/>
        </w:rPr>
        <w:t>budowy</w:t>
      </w:r>
      <w:r w:rsidR="003F506D" w:rsidRPr="00EC3D2E">
        <w:rPr>
          <w:rFonts w:ascii="Times New Roman" w:hAnsi="Times New Roman"/>
          <w:bCs/>
          <w:lang w:val="pl-PL"/>
        </w:rPr>
        <w:t xml:space="preserve"> –w</w:t>
      </w:r>
      <w:r w:rsidR="00F0059D" w:rsidRPr="00EC3D2E">
        <w:rPr>
          <w:rFonts w:ascii="Times New Roman" w:hAnsi="Times New Roman"/>
          <w:bCs/>
          <w:lang w:val="pl-PL"/>
        </w:rPr>
        <w:t> </w:t>
      </w:r>
      <w:r w:rsidRPr="00EC3D2E">
        <w:rPr>
          <w:rFonts w:ascii="Times New Roman" w:hAnsi="Times New Roman"/>
          <w:bCs/>
          <w:lang w:val="pl-PL"/>
        </w:rPr>
        <w:t>wysokości 500</w:t>
      </w:r>
      <w:r w:rsidR="00300639" w:rsidRPr="00EC3D2E">
        <w:rPr>
          <w:rFonts w:ascii="Times New Roman" w:hAnsi="Times New Roman"/>
          <w:bCs/>
          <w:lang w:val="pl-PL"/>
        </w:rPr>
        <w:t xml:space="preserve"> </w:t>
      </w:r>
      <w:r w:rsidR="00300639" w:rsidRPr="00EC3D2E">
        <w:rPr>
          <w:rFonts w:ascii="Times New Roman" w:hAnsi="Times New Roman"/>
          <w:bCs/>
          <w:i/>
          <w:lang w:val="pl-PL"/>
        </w:rPr>
        <w:t>(pięćset)</w:t>
      </w:r>
      <w:r w:rsidRPr="00EC3D2E">
        <w:rPr>
          <w:rFonts w:ascii="Times New Roman" w:hAnsi="Times New Roman"/>
          <w:bCs/>
          <w:lang w:val="pl-PL"/>
        </w:rPr>
        <w:t xml:space="preserve"> zł</w:t>
      </w:r>
      <w:r w:rsidR="00300639" w:rsidRPr="00EC3D2E">
        <w:rPr>
          <w:rFonts w:ascii="Times New Roman" w:hAnsi="Times New Roman"/>
          <w:bCs/>
          <w:lang w:val="pl-PL"/>
        </w:rPr>
        <w:t xml:space="preserve">otych </w:t>
      </w:r>
    </w:p>
    <w:p w:rsidR="00151A44" w:rsidRPr="00EC3D2E" w:rsidRDefault="00151A44" w:rsidP="00C4784B">
      <w:pPr>
        <w:pStyle w:val="Akapitzlist"/>
        <w:numPr>
          <w:ilvl w:val="0"/>
          <w:numId w:val="20"/>
        </w:numPr>
        <w:suppressAutoHyphens/>
        <w:spacing w:after="0" w:line="240" w:lineRule="auto"/>
        <w:ind w:left="709" w:hanging="283"/>
        <w:jc w:val="both"/>
        <w:rPr>
          <w:rStyle w:val="Pogrubienie"/>
          <w:rFonts w:ascii="Times New Roman" w:hAnsi="Times New Roman"/>
          <w:b w:val="0"/>
          <w:strike/>
        </w:rPr>
      </w:pPr>
      <w:r w:rsidRPr="00EC3D2E">
        <w:rPr>
          <w:rFonts w:ascii="Times New Roman" w:hAnsi="Times New Roman"/>
          <w:strike/>
          <w:lang w:val="pl-PL"/>
        </w:rPr>
        <w:t>za niezrealizowanie przedmiotu umowy zgodnie z harmonogramem w wysokości 0,2% wynagrodzenia umownego brutto za każdy dzień opóźnienia;</w:t>
      </w:r>
      <w:r w:rsidR="006442FD" w:rsidRPr="00EC3D2E">
        <w:rPr>
          <w:rFonts w:ascii="Times New Roman" w:hAnsi="Times New Roman"/>
          <w:strike/>
          <w:lang w:val="pl-PL"/>
        </w:rPr>
        <w:t xml:space="preserve"> </w:t>
      </w:r>
    </w:p>
    <w:p w:rsidR="00604972" w:rsidRPr="00EC3D2E" w:rsidRDefault="00604972" w:rsidP="00C4784B">
      <w:pPr>
        <w:numPr>
          <w:ilvl w:val="0"/>
          <w:numId w:val="15"/>
        </w:numPr>
        <w:suppressAutoHyphens/>
        <w:ind w:left="426" w:hanging="426"/>
        <w:jc w:val="both"/>
        <w:rPr>
          <w:rStyle w:val="Pogrubienie"/>
          <w:b w:val="0"/>
          <w:sz w:val="22"/>
          <w:szCs w:val="22"/>
        </w:rPr>
      </w:pPr>
      <w:r w:rsidRPr="00EC3D2E">
        <w:rPr>
          <w:rStyle w:val="Pogrubienie"/>
          <w:b w:val="0"/>
          <w:sz w:val="22"/>
          <w:szCs w:val="22"/>
        </w:rPr>
        <w:t xml:space="preserve">Kary umowne, dotyczące </w:t>
      </w:r>
      <w:r w:rsidR="00151A44" w:rsidRPr="00EC3D2E">
        <w:rPr>
          <w:rStyle w:val="Pogrubienie"/>
          <w:b w:val="0"/>
          <w:sz w:val="22"/>
          <w:szCs w:val="22"/>
        </w:rPr>
        <w:t xml:space="preserve">opóźnienia </w:t>
      </w:r>
      <w:r w:rsidRPr="00EC3D2E">
        <w:rPr>
          <w:rStyle w:val="Pogrubienie"/>
          <w:b w:val="0"/>
          <w:sz w:val="22"/>
          <w:szCs w:val="22"/>
        </w:rPr>
        <w:t xml:space="preserve">w oddaniu przedmiotu zamówienia oraz za </w:t>
      </w:r>
      <w:r w:rsidR="00151A44" w:rsidRPr="00EC3D2E">
        <w:rPr>
          <w:rStyle w:val="Pogrubienie"/>
          <w:b w:val="0"/>
          <w:sz w:val="22"/>
          <w:szCs w:val="22"/>
        </w:rPr>
        <w:t xml:space="preserve">opóźnienie </w:t>
      </w:r>
      <w:r w:rsidRPr="00EC3D2E">
        <w:rPr>
          <w:rStyle w:val="Pogrubienie"/>
          <w:b w:val="0"/>
          <w:sz w:val="22"/>
          <w:szCs w:val="22"/>
        </w:rPr>
        <w:t>w</w:t>
      </w:r>
      <w:r w:rsidR="009053E7" w:rsidRPr="00EC3D2E">
        <w:rPr>
          <w:rStyle w:val="Pogrubienie"/>
          <w:b w:val="0"/>
          <w:sz w:val="22"/>
          <w:szCs w:val="22"/>
        </w:rPr>
        <w:t xml:space="preserve"> </w:t>
      </w:r>
      <w:r w:rsidRPr="00EC3D2E">
        <w:rPr>
          <w:rStyle w:val="Pogrubienie"/>
          <w:b w:val="0"/>
          <w:sz w:val="22"/>
          <w:szCs w:val="22"/>
        </w:rPr>
        <w:t xml:space="preserve">usunięciu wad stwierdzonych przy odbiorze, </w:t>
      </w:r>
      <w:r w:rsidR="003F506D" w:rsidRPr="00EC3D2E">
        <w:rPr>
          <w:rStyle w:val="Pogrubienie"/>
          <w:b w:val="0"/>
          <w:sz w:val="22"/>
          <w:szCs w:val="22"/>
        </w:rPr>
        <w:t xml:space="preserve">w pierwszej kolejności </w:t>
      </w:r>
      <w:r w:rsidRPr="00EC3D2E">
        <w:rPr>
          <w:rStyle w:val="Pogrubienie"/>
          <w:b w:val="0"/>
          <w:sz w:val="22"/>
          <w:szCs w:val="22"/>
        </w:rPr>
        <w:t xml:space="preserve">będą potrącane z </w:t>
      </w:r>
      <w:r w:rsidR="003F506D" w:rsidRPr="00EC3D2E">
        <w:rPr>
          <w:rStyle w:val="Pogrubienie"/>
          <w:b w:val="0"/>
          <w:sz w:val="22"/>
          <w:szCs w:val="22"/>
        </w:rPr>
        <w:t xml:space="preserve">wynagrodzenia umownego </w:t>
      </w:r>
      <w:r w:rsidRPr="00EC3D2E">
        <w:rPr>
          <w:rStyle w:val="Pogrubienie"/>
          <w:b w:val="0"/>
          <w:sz w:val="22"/>
          <w:szCs w:val="22"/>
        </w:rPr>
        <w:t>Wykonawcy.</w:t>
      </w:r>
    </w:p>
    <w:p w:rsidR="00604972" w:rsidRPr="00261F8F" w:rsidRDefault="00604972" w:rsidP="00C4784B">
      <w:pPr>
        <w:numPr>
          <w:ilvl w:val="0"/>
          <w:numId w:val="15"/>
        </w:numPr>
        <w:suppressAutoHyphens/>
        <w:ind w:left="426" w:hanging="426"/>
        <w:jc w:val="both"/>
        <w:rPr>
          <w:rStyle w:val="Pogrubienie"/>
          <w:b w:val="0"/>
          <w:sz w:val="22"/>
          <w:szCs w:val="22"/>
        </w:rPr>
      </w:pPr>
      <w:r w:rsidRPr="00EC3D2E">
        <w:rPr>
          <w:rStyle w:val="Pogrubienie"/>
          <w:b w:val="0"/>
          <w:sz w:val="22"/>
          <w:szCs w:val="22"/>
        </w:rPr>
        <w:t xml:space="preserve">Zamawiający </w:t>
      </w:r>
      <w:r w:rsidR="00133B2C" w:rsidRPr="00EC3D2E">
        <w:rPr>
          <w:rStyle w:val="Pogrubienie"/>
          <w:b w:val="0"/>
          <w:sz w:val="22"/>
          <w:szCs w:val="22"/>
        </w:rPr>
        <w:t xml:space="preserve">ma </w:t>
      </w:r>
      <w:r w:rsidR="007C459C" w:rsidRPr="00EC3D2E">
        <w:rPr>
          <w:rStyle w:val="Pogrubienie"/>
          <w:b w:val="0"/>
          <w:sz w:val="22"/>
          <w:szCs w:val="22"/>
        </w:rPr>
        <w:t xml:space="preserve">prawo dochodzić odszkodowania uzupełniającego na zasadach Kodeksu Cywilnego, jeżeli szkoda przewyższy wysokość kar umownych, do </w:t>
      </w:r>
      <w:r w:rsidR="007C459C" w:rsidRPr="00261F8F">
        <w:rPr>
          <w:rStyle w:val="Pogrubienie"/>
          <w:b w:val="0"/>
          <w:sz w:val="22"/>
          <w:szCs w:val="22"/>
        </w:rPr>
        <w:t>pełnej wysokości poniesionej szkody.</w:t>
      </w:r>
    </w:p>
    <w:p w:rsidR="005950B5" w:rsidRPr="00261F8F" w:rsidRDefault="005950B5" w:rsidP="00C4784B">
      <w:pPr>
        <w:numPr>
          <w:ilvl w:val="0"/>
          <w:numId w:val="15"/>
        </w:numPr>
        <w:suppressAutoHyphens/>
        <w:ind w:left="426" w:hanging="426"/>
        <w:jc w:val="both"/>
        <w:rPr>
          <w:rStyle w:val="Pogrubienie"/>
          <w:b w:val="0"/>
          <w:sz w:val="22"/>
          <w:szCs w:val="22"/>
        </w:rPr>
      </w:pPr>
      <w:r w:rsidRPr="00261F8F">
        <w:rPr>
          <w:rStyle w:val="Pogrubienie"/>
          <w:b w:val="0"/>
          <w:sz w:val="22"/>
          <w:szCs w:val="22"/>
        </w:rPr>
        <w:t>Naliczenie kary umownej z jednego tytułu nie wyklucza możliwości naliczenia kar umownych z innych tytułów wskazanych w ust. 1.</w:t>
      </w:r>
    </w:p>
    <w:p w:rsidR="009E33F1" w:rsidRDefault="00133B2C" w:rsidP="00C4784B">
      <w:pPr>
        <w:numPr>
          <w:ilvl w:val="0"/>
          <w:numId w:val="15"/>
        </w:numPr>
        <w:suppressAutoHyphens/>
        <w:ind w:left="426" w:hanging="426"/>
        <w:jc w:val="both"/>
        <w:rPr>
          <w:rStyle w:val="Pogrubienie"/>
          <w:b w:val="0"/>
          <w:sz w:val="22"/>
          <w:szCs w:val="22"/>
        </w:rPr>
      </w:pPr>
      <w:r>
        <w:rPr>
          <w:rStyle w:val="Pogrubienie"/>
          <w:b w:val="0"/>
          <w:sz w:val="22"/>
          <w:szCs w:val="22"/>
        </w:rPr>
        <w:t xml:space="preserve">Zamawiający ma prawo zlecić na koszt i ryzyko Wykonawcy wykonanie zastępcze czynności związanych </w:t>
      </w:r>
      <w:r w:rsidR="00EF41E3">
        <w:rPr>
          <w:rStyle w:val="Pogrubienie"/>
          <w:b w:val="0"/>
          <w:sz w:val="22"/>
          <w:szCs w:val="22"/>
        </w:rPr>
        <w:br/>
      </w:r>
      <w:r>
        <w:rPr>
          <w:rStyle w:val="Pogrubienie"/>
          <w:b w:val="0"/>
          <w:sz w:val="22"/>
          <w:szCs w:val="22"/>
        </w:rPr>
        <w:t xml:space="preserve">z usunięciem wad przedmiotu umowy, pod warunkiem uprzedniego zawiadomieni Wykonawcy o zamiarze takiego zlecenia i wyznaczenia Wykonawcy dodatkowe terminu na usunięcie wad przedmiotu umowy. </w:t>
      </w:r>
    </w:p>
    <w:p w:rsidR="0091480A" w:rsidRPr="00C50225" w:rsidRDefault="0091480A" w:rsidP="00C4784B">
      <w:pPr>
        <w:suppressAutoHyphens/>
        <w:ind w:left="426"/>
        <w:jc w:val="both"/>
        <w:rPr>
          <w:rStyle w:val="Pogrubienie"/>
          <w:b w:val="0"/>
          <w:sz w:val="16"/>
          <w:szCs w:val="16"/>
        </w:rPr>
      </w:pPr>
    </w:p>
    <w:p w:rsidR="0091480A" w:rsidRPr="00582EE1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582EE1">
        <w:rPr>
          <w:b/>
          <w:bCs/>
          <w:sz w:val="22"/>
          <w:szCs w:val="22"/>
        </w:rPr>
        <w:sym w:font="Arial" w:char="00A7"/>
      </w:r>
      <w:r w:rsidR="00E90573" w:rsidRPr="00582EE1">
        <w:rPr>
          <w:b/>
          <w:bCs/>
          <w:sz w:val="22"/>
          <w:szCs w:val="22"/>
        </w:rPr>
        <w:t xml:space="preserve"> </w:t>
      </w:r>
      <w:r w:rsidR="00133B2C" w:rsidRPr="00582EE1">
        <w:rPr>
          <w:b/>
          <w:bCs/>
          <w:sz w:val="22"/>
          <w:szCs w:val="22"/>
        </w:rPr>
        <w:t>1</w:t>
      </w:r>
      <w:r w:rsidR="00582992">
        <w:rPr>
          <w:b/>
          <w:bCs/>
          <w:sz w:val="22"/>
          <w:szCs w:val="22"/>
        </w:rPr>
        <w:t>6</w:t>
      </w:r>
      <w:r w:rsidR="00300639">
        <w:rPr>
          <w:b/>
          <w:bCs/>
          <w:sz w:val="22"/>
          <w:szCs w:val="22"/>
        </w:rPr>
        <w:t xml:space="preserve">   </w:t>
      </w:r>
      <w:r w:rsidR="00300639" w:rsidRPr="00D77015">
        <w:rPr>
          <w:b/>
          <w:bCs/>
          <w:color w:val="2E0FB1"/>
          <w:sz w:val="22"/>
          <w:szCs w:val="22"/>
        </w:rPr>
        <w:t>(zmiany w umowie)</w:t>
      </w:r>
    </w:p>
    <w:p w:rsidR="0036340E" w:rsidRDefault="00A70E8D" w:rsidP="00C4784B">
      <w:pPr>
        <w:numPr>
          <w:ilvl w:val="3"/>
          <w:numId w:val="3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582EE1">
        <w:rPr>
          <w:sz w:val="22"/>
          <w:szCs w:val="22"/>
        </w:rPr>
        <w:t xml:space="preserve">Wszelkie zmiany </w:t>
      </w:r>
      <w:r w:rsidR="0036340E">
        <w:rPr>
          <w:sz w:val="22"/>
          <w:szCs w:val="22"/>
        </w:rPr>
        <w:t xml:space="preserve">niniejszej </w:t>
      </w:r>
      <w:r w:rsidRPr="00582EE1">
        <w:rPr>
          <w:sz w:val="22"/>
          <w:szCs w:val="22"/>
        </w:rPr>
        <w:t xml:space="preserve">umowy mogą być dokonywane wyłącznie w formie aneksu podpisanego przez obie strony, pod rygorem nieważności </w:t>
      </w:r>
      <w:r w:rsidR="0036340E">
        <w:rPr>
          <w:sz w:val="22"/>
          <w:szCs w:val="22"/>
        </w:rPr>
        <w:t>– za wyjątkiem zmiany osoby Kierownika Budowy na warunkach przewidzian</w:t>
      </w:r>
      <w:r w:rsidR="00582992">
        <w:rPr>
          <w:sz w:val="22"/>
          <w:szCs w:val="22"/>
        </w:rPr>
        <w:t>ych</w:t>
      </w:r>
      <w:r w:rsidR="0036340E">
        <w:rPr>
          <w:sz w:val="22"/>
          <w:szCs w:val="22"/>
        </w:rPr>
        <w:t xml:space="preserve"> niniejszą umową.</w:t>
      </w:r>
    </w:p>
    <w:p w:rsidR="00BD1E42" w:rsidRPr="00C4784B" w:rsidRDefault="0036340E" w:rsidP="00C4784B">
      <w:pPr>
        <w:numPr>
          <w:ilvl w:val="3"/>
          <w:numId w:val="3"/>
        </w:numPr>
        <w:tabs>
          <w:tab w:val="clear" w:pos="2880"/>
          <w:tab w:val="num" w:pos="426"/>
        </w:tabs>
        <w:suppressAutoHyphens/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Poza przypadkami wyraźnie przewidzianymi niniejszą umową lub treścią powszechnie obowiązujących przepisów prawa, Strony mogą dokonać zmiany postanowień umowy w następujących przypadkach: </w:t>
      </w:r>
    </w:p>
    <w:p w:rsidR="00320FD4" w:rsidRPr="009C10EB" w:rsidRDefault="00320FD4" w:rsidP="00C4784B">
      <w:pPr>
        <w:numPr>
          <w:ilvl w:val="1"/>
          <w:numId w:val="22"/>
        </w:numPr>
        <w:tabs>
          <w:tab w:val="left" w:pos="851"/>
        </w:tabs>
        <w:suppressAutoHyphens/>
        <w:snapToGrid w:val="0"/>
        <w:ind w:left="851" w:hanging="425"/>
        <w:jc w:val="both"/>
        <w:rPr>
          <w:bCs/>
          <w:sz w:val="22"/>
          <w:szCs w:val="22"/>
        </w:rPr>
      </w:pPr>
      <w:r w:rsidRPr="00582EE1">
        <w:rPr>
          <w:bCs/>
          <w:i/>
          <w:sz w:val="22"/>
          <w:szCs w:val="22"/>
        </w:rPr>
        <w:t>zmiany terminu wykonania umowy</w:t>
      </w:r>
      <w:r w:rsidRPr="00582EE1">
        <w:rPr>
          <w:sz w:val="22"/>
          <w:szCs w:val="22"/>
        </w:rPr>
        <w:t>:</w:t>
      </w:r>
    </w:p>
    <w:p w:rsidR="00320FD4" w:rsidRPr="00582EE1" w:rsidRDefault="009C10EB" w:rsidP="00C4784B">
      <w:pPr>
        <w:numPr>
          <w:ilvl w:val="0"/>
          <w:numId w:val="24"/>
        </w:numPr>
        <w:tabs>
          <w:tab w:val="left" w:pos="993"/>
        </w:tabs>
        <w:suppressAutoHyphens/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20FD4" w:rsidRPr="00582EE1">
        <w:rPr>
          <w:sz w:val="22"/>
          <w:szCs w:val="22"/>
        </w:rPr>
        <w:t>omimo wystąpienia przez Wykonawcę z właściwie przygotowanym wnioskiem o wydanie decyzji administracyjnych lub warunków technicznych lub innego dokumentu niezbędnego do prawidłowej realizacji przedmiotu umowy, organ administracji publicznej lub inna instytucja nie wyda stosownego dokumentu w terminie przewidzianym w</w:t>
      </w:r>
      <w:r w:rsidR="00582EE1">
        <w:rPr>
          <w:sz w:val="22"/>
          <w:szCs w:val="22"/>
        </w:rPr>
        <w:t xml:space="preserve"> </w:t>
      </w:r>
      <w:r w:rsidR="00320FD4" w:rsidRPr="00582EE1">
        <w:rPr>
          <w:sz w:val="22"/>
          <w:szCs w:val="22"/>
        </w:rPr>
        <w:t>odrębnych przepisach</w:t>
      </w:r>
      <w:r w:rsidR="007B26C2">
        <w:rPr>
          <w:sz w:val="22"/>
          <w:szCs w:val="22"/>
        </w:rPr>
        <w:t>,</w:t>
      </w:r>
    </w:p>
    <w:p w:rsidR="00320FD4" w:rsidRPr="00D77015" w:rsidRDefault="00320FD4" w:rsidP="00C4784B">
      <w:pPr>
        <w:numPr>
          <w:ilvl w:val="0"/>
          <w:numId w:val="24"/>
        </w:numPr>
        <w:tabs>
          <w:tab w:val="left" w:pos="993"/>
        </w:tabs>
        <w:suppressAutoHyphens/>
        <w:ind w:left="993" w:hanging="284"/>
        <w:jc w:val="both"/>
        <w:rPr>
          <w:strike/>
          <w:sz w:val="22"/>
          <w:szCs w:val="22"/>
        </w:rPr>
      </w:pPr>
      <w:r w:rsidRPr="00D77015">
        <w:rPr>
          <w:strike/>
          <w:sz w:val="22"/>
          <w:szCs w:val="22"/>
        </w:rPr>
        <w:t xml:space="preserve">Zamawiający z ważnych przyczyn, nie dających się przewidzieć w chwili zawarcia umowy, wstrzyma wykonywanie prac projektowych lub przedłuża się termin bieżącego ich uzgodnienia. </w:t>
      </w:r>
      <w:r w:rsidR="008B47FB">
        <w:rPr>
          <w:strike/>
          <w:sz w:val="22"/>
          <w:szCs w:val="22"/>
        </w:rPr>
        <w:br/>
      </w:r>
      <w:r w:rsidRPr="00D77015">
        <w:rPr>
          <w:strike/>
          <w:sz w:val="22"/>
          <w:szCs w:val="22"/>
        </w:rPr>
        <w:t>W takim przypadku termin wykonania przedmiotu umowy zostanie przesunięty o ilość dni równą okresowi wstrzymania prac lub uzgodnień trwających powyżej 5 dni</w:t>
      </w:r>
      <w:r w:rsidR="007B26C2" w:rsidRPr="00D77015">
        <w:rPr>
          <w:strike/>
          <w:sz w:val="22"/>
          <w:szCs w:val="22"/>
        </w:rPr>
        <w:t>,</w:t>
      </w:r>
    </w:p>
    <w:p w:rsidR="00B02732" w:rsidRPr="00582EE1" w:rsidRDefault="00B02732" w:rsidP="00C4784B">
      <w:pPr>
        <w:numPr>
          <w:ilvl w:val="0"/>
          <w:numId w:val="24"/>
        </w:numPr>
        <w:tabs>
          <w:tab w:val="left" w:pos="993"/>
        </w:tabs>
        <w:suppressAutoHyphens/>
        <w:ind w:left="993" w:hanging="284"/>
        <w:jc w:val="both"/>
        <w:rPr>
          <w:bCs/>
          <w:sz w:val="22"/>
          <w:szCs w:val="22"/>
        </w:rPr>
      </w:pPr>
      <w:r w:rsidRPr="00582EE1">
        <w:rPr>
          <w:bCs/>
          <w:sz w:val="22"/>
          <w:szCs w:val="22"/>
        </w:rPr>
        <w:t>wystąpi</w:t>
      </w:r>
      <w:r>
        <w:rPr>
          <w:bCs/>
          <w:sz w:val="22"/>
          <w:szCs w:val="22"/>
        </w:rPr>
        <w:t>ą</w:t>
      </w:r>
      <w:r w:rsidRPr="00582EE1">
        <w:rPr>
          <w:bCs/>
          <w:sz w:val="22"/>
          <w:szCs w:val="22"/>
        </w:rPr>
        <w:t xml:space="preserve"> okoliczności, których strony umowy nie były w stanie przewidzieć, pomimo zachowania należytej staranności </w:t>
      </w:r>
      <w:r>
        <w:rPr>
          <w:sz w:val="22"/>
          <w:szCs w:val="22"/>
        </w:rPr>
        <w:t>,</w:t>
      </w:r>
    </w:p>
    <w:p w:rsidR="00B02732" w:rsidRDefault="00B02732" w:rsidP="00C4784B">
      <w:pPr>
        <w:numPr>
          <w:ilvl w:val="0"/>
          <w:numId w:val="24"/>
        </w:numPr>
        <w:tabs>
          <w:tab w:val="left" w:pos="993"/>
        </w:tabs>
        <w:suppressAutoHyphens/>
        <w:ind w:left="993" w:hanging="284"/>
        <w:jc w:val="both"/>
        <w:rPr>
          <w:bCs/>
          <w:sz w:val="22"/>
          <w:szCs w:val="22"/>
        </w:rPr>
      </w:pPr>
      <w:r w:rsidRPr="00582EE1">
        <w:rPr>
          <w:sz w:val="22"/>
          <w:szCs w:val="22"/>
        </w:rPr>
        <w:t xml:space="preserve">zaistnieją przyczyny niezależne od działania Stron umowy, których przy zachowaniu wszelkich należnych środków nie można uniknąć ani im zapobiec, w szczególności </w:t>
      </w:r>
      <w:r>
        <w:rPr>
          <w:bCs/>
          <w:sz w:val="22"/>
          <w:szCs w:val="22"/>
        </w:rPr>
        <w:t>wystąpią warunki atmosferyczne uniemożliwiające</w:t>
      </w:r>
      <w:r w:rsidRPr="00B109E7">
        <w:rPr>
          <w:bCs/>
          <w:sz w:val="22"/>
          <w:szCs w:val="22"/>
        </w:rPr>
        <w:t xml:space="preserve"> prowadzenie robót lub odbiorów</w:t>
      </w:r>
      <w:r>
        <w:rPr>
          <w:bCs/>
          <w:sz w:val="22"/>
          <w:szCs w:val="22"/>
        </w:rPr>
        <w:t xml:space="preserve"> bądź </w:t>
      </w:r>
      <w:r w:rsidRPr="00B109E7">
        <w:rPr>
          <w:bCs/>
          <w:sz w:val="22"/>
          <w:szCs w:val="22"/>
        </w:rPr>
        <w:t>zjawisk</w:t>
      </w:r>
      <w:r>
        <w:rPr>
          <w:bCs/>
          <w:sz w:val="22"/>
          <w:szCs w:val="22"/>
        </w:rPr>
        <w:t>a</w:t>
      </w:r>
      <w:r w:rsidRPr="00B109E7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wywołane</w:t>
      </w:r>
      <w:r w:rsidR="00EC3D2E">
        <w:rPr>
          <w:bCs/>
          <w:sz w:val="22"/>
          <w:szCs w:val="22"/>
        </w:rPr>
        <w:t xml:space="preserve"> działaniem siły wyższej. </w:t>
      </w:r>
      <w:r w:rsidRPr="00B109E7">
        <w:rPr>
          <w:sz w:val="22"/>
          <w:szCs w:val="22"/>
        </w:rPr>
        <w:t>W takiej sytuacji termin wykonania przedmiotu umowy zostanie przesunięty o uzasadnioną okolicznościami ilość dni ustaloną przez Strony umowy.</w:t>
      </w:r>
    </w:p>
    <w:p w:rsidR="00B02732" w:rsidRPr="00B109E7" w:rsidRDefault="00B02732" w:rsidP="00C4784B">
      <w:pPr>
        <w:numPr>
          <w:ilvl w:val="0"/>
          <w:numId w:val="24"/>
        </w:numPr>
        <w:tabs>
          <w:tab w:val="left" w:pos="993"/>
        </w:tabs>
        <w:suppressAutoHyphens/>
        <w:ind w:left="993" w:hanging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zaistnieje zwłoka</w:t>
      </w:r>
      <w:r w:rsidRPr="00B109E7">
        <w:rPr>
          <w:bCs/>
          <w:sz w:val="22"/>
          <w:szCs w:val="22"/>
        </w:rPr>
        <w:t xml:space="preserve"> po stronie Zamawiającego;</w:t>
      </w:r>
    </w:p>
    <w:p w:rsidR="00320FD4" w:rsidRPr="00261F8F" w:rsidRDefault="00320FD4" w:rsidP="00C4784B">
      <w:pPr>
        <w:suppressAutoHyphens/>
        <w:snapToGrid w:val="0"/>
        <w:ind w:left="426"/>
        <w:jc w:val="both"/>
        <w:rPr>
          <w:sz w:val="22"/>
          <w:szCs w:val="22"/>
        </w:rPr>
      </w:pPr>
      <w:r w:rsidRPr="00261F8F">
        <w:rPr>
          <w:sz w:val="22"/>
          <w:szCs w:val="22"/>
        </w:rPr>
        <w:t xml:space="preserve">Wystąpienie którejkolwiek z wymienionych wyżej okoliczności w zakresie mającym wpływ na przebieg realizacji zamówienia, </w:t>
      </w:r>
      <w:r w:rsidR="009C10EB" w:rsidRPr="00261F8F">
        <w:rPr>
          <w:sz w:val="22"/>
          <w:szCs w:val="22"/>
        </w:rPr>
        <w:t xml:space="preserve"> skutkuje tym, iż </w:t>
      </w:r>
      <w:r w:rsidRPr="00261F8F">
        <w:rPr>
          <w:sz w:val="22"/>
          <w:szCs w:val="22"/>
        </w:rPr>
        <w:t>termin wykonania</w:t>
      </w:r>
      <w:r w:rsidR="008B47FB">
        <w:rPr>
          <w:sz w:val="22"/>
          <w:szCs w:val="22"/>
        </w:rPr>
        <w:t xml:space="preserve"> umowy może ulec odpowiedniemu </w:t>
      </w:r>
      <w:r w:rsidRPr="00261F8F">
        <w:rPr>
          <w:sz w:val="22"/>
          <w:szCs w:val="22"/>
        </w:rPr>
        <w:t>przedłużeniu o czas niezbędny do zakończenia wykonania jej przedmiotu w sposób n</w:t>
      </w:r>
      <w:r w:rsidR="002F66FA" w:rsidRPr="00261F8F">
        <w:rPr>
          <w:sz w:val="22"/>
          <w:szCs w:val="22"/>
        </w:rPr>
        <w:t>ależyty</w:t>
      </w:r>
      <w:r w:rsidR="00261F8F">
        <w:rPr>
          <w:sz w:val="22"/>
          <w:szCs w:val="22"/>
        </w:rPr>
        <w:t>.</w:t>
      </w:r>
    </w:p>
    <w:p w:rsidR="007D122C" w:rsidRPr="00C4784B" w:rsidRDefault="00320FD4" w:rsidP="00C4784B">
      <w:pPr>
        <w:suppressAutoHyphens/>
        <w:snapToGrid w:val="0"/>
        <w:ind w:left="426"/>
        <w:jc w:val="both"/>
        <w:rPr>
          <w:b/>
          <w:sz w:val="22"/>
          <w:szCs w:val="22"/>
        </w:rPr>
      </w:pPr>
      <w:r w:rsidRPr="00261F8F">
        <w:rPr>
          <w:bCs/>
          <w:sz w:val="22"/>
          <w:szCs w:val="22"/>
        </w:rPr>
        <w:t xml:space="preserve">Opóźnienia, o których mowa </w:t>
      </w:r>
      <w:r w:rsidR="00221122">
        <w:rPr>
          <w:bCs/>
          <w:sz w:val="22"/>
          <w:szCs w:val="22"/>
        </w:rPr>
        <w:t xml:space="preserve">wyżej </w:t>
      </w:r>
      <w:r w:rsidRPr="00261F8F">
        <w:rPr>
          <w:bCs/>
          <w:sz w:val="22"/>
          <w:szCs w:val="22"/>
        </w:rPr>
        <w:t>muszą być udokumentowane stosownymi protokołami podpisanymi przez Wykonawcę i Zamawiającego na podstawie, których, strony ustalą nowe terminy</w:t>
      </w:r>
      <w:r w:rsidR="00261F8F">
        <w:rPr>
          <w:bCs/>
          <w:sz w:val="22"/>
          <w:szCs w:val="22"/>
        </w:rPr>
        <w:t>.</w:t>
      </w:r>
    </w:p>
    <w:p w:rsidR="00320FD4" w:rsidRPr="00582EE1" w:rsidRDefault="004E1822" w:rsidP="00C4784B">
      <w:pPr>
        <w:numPr>
          <w:ilvl w:val="1"/>
          <w:numId w:val="22"/>
        </w:numPr>
        <w:tabs>
          <w:tab w:val="left" w:pos="426"/>
          <w:tab w:val="left" w:pos="567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 xml:space="preserve">. </w:t>
      </w:r>
      <w:r w:rsidR="00320FD4" w:rsidRPr="00582EE1">
        <w:rPr>
          <w:bCs/>
          <w:i/>
          <w:sz w:val="22"/>
          <w:szCs w:val="22"/>
        </w:rPr>
        <w:t>zmiany umówionego zakresu robót</w:t>
      </w:r>
      <w:r w:rsidR="00320FD4" w:rsidRPr="00582EE1">
        <w:rPr>
          <w:sz w:val="22"/>
          <w:szCs w:val="22"/>
        </w:rPr>
        <w:t xml:space="preserve">: </w:t>
      </w:r>
    </w:p>
    <w:p w:rsidR="002F66FA" w:rsidRPr="00582EE1" w:rsidRDefault="002F66FA" w:rsidP="00C4784B">
      <w:pPr>
        <w:numPr>
          <w:ilvl w:val="0"/>
          <w:numId w:val="23"/>
        </w:numPr>
        <w:tabs>
          <w:tab w:val="left" w:pos="709"/>
        </w:tabs>
        <w:suppressAutoHyphens/>
        <w:snapToGrid w:val="0"/>
        <w:ind w:left="709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koniecznych lub uzasadnionych zmian w dokumentacji projektowej powstałych z przyczyn niemożliwych do przewidzenia</w:t>
      </w:r>
      <w:r w:rsidR="0055471E">
        <w:rPr>
          <w:sz w:val="16"/>
          <w:szCs w:val="16"/>
        </w:rPr>
        <w:t>,</w:t>
      </w:r>
    </w:p>
    <w:p w:rsidR="00320FD4" w:rsidRPr="00582EE1" w:rsidRDefault="00320FD4" w:rsidP="00C4784B">
      <w:pPr>
        <w:numPr>
          <w:ilvl w:val="0"/>
          <w:numId w:val="23"/>
        </w:numPr>
        <w:tabs>
          <w:tab w:val="left" w:pos="709"/>
        </w:tabs>
        <w:suppressAutoHyphens/>
        <w:snapToGrid w:val="0"/>
        <w:ind w:left="709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konieczności lub techniczno</w:t>
      </w:r>
      <w:r w:rsidR="00300639">
        <w:rPr>
          <w:sz w:val="22"/>
          <w:szCs w:val="22"/>
        </w:rPr>
        <w:t>-</w:t>
      </w:r>
      <w:r w:rsidRPr="00582EE1">
        <w:rPr>
          <w:sz w:val="22"/>
          <w:szCs w:val="22"/>
        </w:rPr>
        <w:t>ekonomicznej zasadności zastosowania materiałów i</w:t>
      </w:r>
      <w:r w:rsidR="00582EE1">
        <w:rPr>
          <w:sz w:val="22"/>
          <w:szCs w:val="22"/>
        </w:rPr>
        <w:t xml:space="preserve"> </w:t>
      </w:r>
      <w:r w:rsidRPr="00582EE1">
        <w:rPr>
          <w:sz w:val="22"/>
          <w:szCs w:val="22"/>
        </w:rPr>
        <w:t>urządzeń</w:t>
      </w:r>
      <w:r w:rsidR="00C50225">
        <w:rPr>
          <w:sz w:val="22"/>
          <w:szCs w:val="22"/>
        </w:rPr>
        <w:t xml:space="preserve"> </w:t>
      </w:r>
      <w:r w:rsidRPr="00582EE1">
        <w:rPr>
          <w:sz w:val="22"/>
          <w:szCs w:val="22"/>
        </w:rPr>
        <w:t>równoważnych,</w:t>
      </w:r>
    </w:p>
    <w:p w:rsidR="00A94219" w:rsidRPr="00EC3D2E" w:rsidRDefault="00320FD4" w:rsidP="00C4784B">
      <w:pPr>
        <w:numPr>
          <w:ilvl w:val="0"/>
          <w:numId w:val="23"/>
        </w:numPr>
        <w:tabs>
          <w:tab w:val="left" w:pos="709"/>
        </w:tabs>
        <w:suppressAutoHyphens/>
        <w:snapToGrid w:val="0"/>
        <w:ind w:left="709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lastRenderedPageBreak/>
        <w:t xml:space="preserve">zamiany materiałów lub urządzeń objętych niniejszą umową pod warunkiem, że zmiany te będą </w:t>
      </w:r>
      <w:r w:rsidR="002F66FA" w:rsidRPr="00582EE1">
        <w:rPr>
          <w:sz w:val="22"/>
          <w:szCs w:val="22"/>
        </w:rPr>
        <w:t xml:space="preserve">korzystne dla Zamawiającego </w:t>
      </w:r>
    </w:p>
    <w:p w:rsidR="002F66FA" w:rsidRPr="00582EE1" w:rsidRDefault="002F66FA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Będą to przykładowo okoliczności:</w:t>
      </w:r>
    </w:p>
    <w:p w:rsidR="002F66FA" w:rsidRPr="00582EE1" w:rsidRDefault="002F66FA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t xml:space="preserve">a) </w:t>
      </w:r>
      <w:r w:rsidR="00320FD4" w:rsidRPr="00582EE1">
        <w:rPr>
          <w:sz w:val="22"/>
          <w:szCs w:val="22"/>
        </w:rPr>
        <w:t>powodujące poprawienie param</w:t>
      </w:r>
      <w:r w:rsidRPr="00582EE1">
        <w:rPr>
          <w:sz w:val="22"/>
          <w:szCs w:val="22"/>
        </w:rPr>
        <w:t xml:space="preserve">etrów technicznych; </w:t>
      </w:r>
    </w:p>
    <w:p w:rsidR="004E1822" w:rsidRDefault="002F66FA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 w:rsidRPr="00582EE1">
        <w:rPr>
          <w:sz w:val="22"/>
          <w:szCs w:val="22"/>
        </w:rPr>
        <w:t xml:space="preserve">b) wynikające </w:t>
      </w:r>
      <w:r w:rsidR="00320FD4" w:rsidRPr="00582EE1">
        <w:rPr>
          <w:sz w:val="22"/>
          <w:szCs w:val="22"/>
        </w:rPr>
        <w:t xml:space="preserve">z aktualizacji rozwiązań z uwagi na postęp technologiczny, </w:t>
      </w:r>
    </w:p>
    <w:p w:rsidR="004E1822" w:rsidRPr="00582EE1" w:rsidRDefault="004E1822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320FD4" w:rsidRPr="00582EE1">
        <w:rPr>
          <w:sz w:val="22"/>
          <w:szCs w:val="22"/>
        </w:rPr>
        <w:t>braku dostępności na rynku lub zmiany obowiązujących przepisów</w:t>
      </w:r>
      <w:r w:rsidR="007D122C" w:rsidRPr="00582EE1">
        <w:rPr>
          <w:sz w:val="22"/>
          <w:szCs w:val="22"/>
        </w:rPr>
        <w:t>.</w:t>
      </w:r>
    </w:p>
    <w:p w:rsidR="00320FD4" w:rsidRPr="00582EE1" w:rsidRDefault="004E1822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="00320FD4" w:rsidRPr="00582EE1">
        <w:rPr>
          <w:sz w:val="22"/>
          <w:szCs w:val="22"/>
        </w:rPr>
        <w:t>konieczności wykonania rozwiązań równoważnych wynikających z uwarunkowań technologicznych lub użytkowych,</w:t>
      </w:r>
    </w:p>
    <w:p w:rsidR="00320FD4" w:rsidRPr="00582EE1" w:rsidRDefault="004E1822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</w:t>
      </w:r>
      <w:r w:rsidR="00320FD4" w:rsidRPr="00582EE1">
        <w:rPr>
          <w:sz w:val="22"/>
          <w:szCs w:val="22"/>
        </w:rPr>
        <w:t>ograniczenia finansowego po stronie zamawiającego z przyczyn od niego niezależnych,</w:t>
      </w:r>
    </w:p>
    <w:p w:rsidR="00221122" w:rsidRPr="00582EE1" w:rsidRDefault="004E1822" w:rsidP="00C4784B">
      <w:pPr>
        <w:tabs>
          <w:tab w:val="left" w:pos="426"/>
          <w:tab w:val="left" w:pos="993"/>
        </w:tabs>
        <w:suppressAutoHyphens/>
        <w:snapToGrid w:val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f) </w:t>
      </w:r>
      <w:r w:rsidR="00320FD4" w:rsidRPr="00582EE1">
        <w:rPr>
          <w:sz w:val="22"/>
          <w:szCs w:val="22"/>
        </w:rPr>
        <w:t>jeżeli z powodu nadzwyczajnej zmiany stosunków spełnienie świadczenia byłoby połączone z</w:t>
      </w:r>
      <w:r w:rsidR="00300639">
        <w:rPr>
          <w:sz w:val="22"/>
          <w:szCs w:val="22"/>
        </w:rPr>
        <w:t> </w:t>
      </w:r>
      <w:r w:rsidR="00320FD4" w:rsidRPr="00582EE1">
        <w:rPr>
          <w:sz w:val="22"/>
          <w:szCs w:val="22"/>
        </w:rPr>
        <w:t>nadmiernymi trudnościami albo groziłoby jednej ze stron rażącą stratą, czego strony nie przewidywały przy zawarciu umowy (</w:t>
      </w:r>
      <w:r w:rsidR="00320FD4" w:rsidRPr="00582EE1">
        <w:rPr>
          <w:sz w:val="22"/>
          <w:szCs w:val="22"/>
        </w:rPr>
        <w:sym w:font="Arial" w:char="00A7"/>
      </w:r>
      <w:r w:rsidR="00582EE1">
        <w:rPr>
          <w:sz w:val="22"/>
          <w:szCs w:val="22"/>
        </w:rPr>
        <w:t xml:space="preserve"> </w:t>
      </w:r>
      <w:r w:rsidR="00320FD4" w:rsidRPr="00582EE1">
        <w:rPr>
          <w:sz w:val="22"/>
          <w:szCs w:val="22"/>
        </w:rPr>
        <w:t>357</w:t>
      </w:r>
      <w:r w:rsidR="00320FD4" w:rsidRPr="00582EE1">
        <w:rPr>
          <w:sz w:val="22"/>
          <w:szCs w:val="22"/>
          <w:vertAlign w:val="superscript"/>
        </w:rPr>
        <w:t>1</w:t>
      </w:r>
      <w:r w:rsidR="00320FD4" w:rsidRPr="00582EE1">
        <w:rPr>
          <w:sz w:val="22"/>
          <w:szCs w:val="22"/>
        </w:rPr>
        <w:t xml:space="preserve"> </w:t>
      </w:r>
      <w:proofErr w:type="spellStart"/>
      <w:r w:rsidR="00320FD4" w:rsidRPr="00582EE1">
        <w:rPr>
          <w:sz w:val="22"/>
          <w:szCs w:val="22"/>
        </w:rPr>
        <w:t>kc</w:t>
      </w:r>
      <w:proofErr w:type="spellEnd"/>
      <w:r w:rsidR="00320FD4" w:rsidRPr="00582EE1">
        <w:rPr>
          <w:sz w:val="22"/>
          <w:szCs w:val="22"/>
        </w:rPr>
        <w:t>).</w:t>
      </w:r>
    </w:p>
    <w:p w:rsidR="00320FD4" w:rsidRPr="00582EE1" w:rsidRDefault="00320FD4" w:rsidP="00C4784B">
      <w:pPr>
        <w:suppressAutoHyphens/>
        <w:ind w:firstLine="426"/>
        <w:rPr>
          <w:sz w:val="22"/>
          <w:szCs w:val="22"/>
        </w:rPr>
      </w:pPr>
      <w:r w:rsidRPr="00582EE1">
        <w:rPr>
          <w:sz w:val="22"/>
          <w:szCs w:val="22"/>
        </w:rPr>
        <w:t>1.</w:t>
      </w:r>
      <w:r w:rsidR="00221122">
        <w:rPr>
          <w:sz w:val="22"/>
          <w:szCs w:val="22"/>
        </w:rPr>
        <w:t>3</w:t>
      </w:r>
      <w:r w:rsidR="00221122" w:rsidRPr="00582EE1">
        <w:rPr>
          <w:sz w:val="22"/>
          <w:szCs w:val="22"/>
        </w:rPr>
        <w:t xml:space="preserve"> </w:t>
      </w:r>
      <w:r w:rsidRPr="00582EE1">
        <w:rPr>
          <w:i/>
          <w:sz w:val="22"/>
          <w:szCs w:val="22"/>
        </w:rPr>
        <w:t xml:space="preserve">zmiany </w:t>
      </w:r>
      <w:r w:rsidRPr="00582EE1">
        <w:rPr>
          <w:bCs/>
          <w:i/>
          <w:sz w:val="22"/>
          <w:szCs w:val="22"/>
        </w:rPr>
        <w:t>wynagrodzenia</w:t>
      </w:r>
      <w:r w:rsidR="00221122">
        <w:rPr>
          <w:bCs/>
          <w:i/>
          <w:sz w:val="22"/>
          <w:szCs w:val="22"/>
        </w:rPr>
        <w:t>:</w:t>
      </w:r>
      <w:r w:rsidRPr="00582EE1">
        <w:rPr>
          <w:i/>
          <w:sz w:val="22"/>
          <w:szCs w:val="22"/>
        </w:rPr>
        <w:t xml:space="preserve"> </w:t>
      </w:r>
    </w:p>
    <w:p w:rsidR="00320FD4" w:rsidRPr="00582EE1" w:rsidRDefault="00320FD4" w:rsidP="00C4784B">
      <w:pPr>
        <w:tabs>
          <w:tab w:val="left" w:pos="851"/>
          <w:tab w:val="left" w:pos="1276"/>
        </w:tabs>
        <w:suppressAutoHyphens/>
        <w:snapToGrid w:val="0"/>
        <w:ind w:left="567" w:firstLine="142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a) zmiany urzędowej stawki podatku VAT</w:t>
      </w:r>
    </w:p>
    <w:p w:rsidR="00320FD4" w:rsidRPr="00582EE1" w:rsidRDefault="000B33D4" w:rsidP="00C4784B">
      <w:pPr>
        <w:tabs>
          <w:tab w:val="left" w:pos="851"/>
          <w:tab w:val="left" w:pos="1276"/>
        </w:tabs>
        <w:suppressAutoHyphens/>
        <w:snapToGrid w:val="0"/>
        <w:ind w:left="567" w:firstLine="142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c</w:t>
      </w:r>
      <w:r w:rsidR="00320FD4" w:rsidRPr="00582EE1">
        <w:rPr>
          <w:sz w:val="22"/>
          <w:szCs w:val="22"/>
        </w:rPr>
        <w:t>) ograniczenia zakresu robót;</w:t>
      </w:r>
    </w:p>
    <w:p w:rsidR="00320FD4" w:rsidRPr="00582EE1" w:rsidRDefault="00320FD4" w:rsidP="00C4784B">
      <w:pPr>
        <w:suppressAutoHyphens/>
        <w:snapToGrid w:val="0"/>
        <w:ind w:left="426"/>
        <w:jc w:val="both"/>
        <w:rPr>
          <w:i/>
          <w:sz w:val="22"/>
          <w:szCs w:val="22"/>
        </w:rPr>
      </w:pPr>
      <w:r w:rsidRPr="00582EE1">
        <w:rPr>
          <w:i/>
          <w:sz w:val="22"/>
          <w:szCs w:val="22"/>
        </w:rPr>
        <w:t>1.</w:t>
      </w:r>
      <w:r w:rsidR="00221122">
        <w:rPr>
          <w:i/>
          <w:sz w:val="22"/>
          <w:szCs w:val="22"/>
        </w:rPr>
        <w:t>4</w:t>
      </w:r>
      <w:r w:rsidRPr="00582EE1">
        <w:rPr>
          <w:i/>
          <w:sz w:val="22"/>
          <w:szCs w:val="22"/>
        </w:rPr>
        <w:t xml:space="preserve">. zmiany sposobu płatności wynagrodzenia poprzez wprowadzenie płatności częściowych </w:t>
      </w:r>
      <w:r w:rsidR="004F2559">
        <w:rPr>
          <w:i/>
          <w:sz w:val="22"/>
          <w:szCs w:val="22"/>
        </w:rPr>
        <w:t xml:space="preserve"> </w:t>
      </w:r>
      <w:r w:rsidRPr="00582EE1">
        <w:rPr>
          <w:i/>
          <w:sz w:val="22"/>
          <w:szCs w:val="22"/>
        </w:rPr>
        <w:t xml:space="preserve">(faktury częściowe) </w:t>
      </w:r>
      <w:r w:rsidR="00221122">
        <w:rPr>
          <w:sz w:val="22"/>
          <w:szCs w:val="22"/>
        </w:rPr>
        <w:t xml:space="preserve">w przypadku </w:t>
      </w:r>
      <w:r w:rsidRPr="00582EE1">
        <w:rPr>
          <w:sz w:val="22"/>
          <w:szCs w:val="22"/>
        </w:rPr>
        <w:t xml:space="preserve">zmian w finansowaniu przedmiotu umowy powstałych w trakcie jej realizacji wynikające z pozyskania środków z budżetu państwa lub innych źródeł </w:t>
      </w:r>
      <w:r w:rsidR="00221122">
        <w:rPr>
          <w:sz w:val="22"/>
          <w:szCs w:val="22"/>
        </w:rPr>
        <w:t>zewnętrznych.</w:t>
      </w:r>
    </w:p>
    <w:p w:rsidR="002C5C4D" w:rsidRPr="00582EE1" w:rsidRDefault="003168CD" w:rsidP="00C4784B">
      <w:pPr>
        <w:suppressAutoHyphens/>
        <w:snapToGrid w:val="0"/>
        <w:ind w:left="426" w:hanging="426"/>
        <w:jc w:val="both"/>
        <w:rPr>
          <w:sz w:val="22"/>
          <w:szCs w:val="22"/>
        </w:rPr>
      </w:pPr>
      <w:r w:rsidRPr="00582EE1">
        <w:rPr>
          <w:sz w:val="22"/>
          <w:szCs w:val="22"/>
        </w:rPr>
        <w:t>2</w:t>
      </w:r>
      <w:r w:rsidR="002C5C4D" w:rsidRPr="00582EE1">
        <w:rPr>
          <w:sz w:val="22"/>
          <w:szCs w:val="22"/>
        </w:rPr>
        <w:t>.</w:t>
      </w:r>
      <w:r w:rsidR="0039280C">
        <w:rPr>
          <w:sz w:val="22"/>
          <w:szCs w:val="22"/>
        </w:rPr>
        <w:tab/>
      </w:r>
      <w:r w:rsidR="002C5C4D" w:rsidRPr="00582EE1">
        <w:rPr>
          <w:sz w:val="22"/>
          <w:szCs w:val="22"/>
        </w:rPr>
        <w:t xml:space="preserve">Wystąpienie którejkolwiek z wymienionych </w:t>
      </w:r>
      <w:r w:rsidR="00221122">
        <w:rPr>
          <w:sz w:val="22"/>
          <w:szCs w:val="22"/>
        </w:rPr>
        <w:t xml:space="preserve">powyżej </w:t>
      </w:r>
      <w:r w:rsidR="002C5C4D" w:rsidRPr="00582EE1">
        <w:rPr>
          <w:sz w:val="22"/>
          <w:szCs w:val="22"/>
        </w:rPr>
        <w:t xml:space="preserve">okoliczności nie stanowi bezwzględnego zobowiązania Zamawiającego do dokonania takich zmian, ani nie może stanowić podstawy roszczeń Wykonawcy do ich dokonania. </w:t>
      </w:r>
    </w:p>
    <w:p w:rsidR="00832163" w:rsidRPr="00C50225" w:rsidRDefault="00832163" w:rsidP="00C4784B">
      <w:pPr>
        <w:suppressAutoHyphens/>
        <w:rPr>
          <w:b/>
          <w:bCs/>
          <w:sz w:val="16"/>
          <w:szCs w:val="16"/>
        </w:rPr>
      </w:pPr>
    </w:p>
    <w:p w:rsidR="0091480A" w:rsidRPr="00582EE1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582EE1">
        <w:rPr>
          <w:b/>
          <w:bCs/>
          <w:sz w:val="22"/>
          <w:szCs w:val="22"/>
        </w:rPr>
        <w:sym w:font="Arial" w:char="00A7"/>
      </w:r>
      <w:r w:rsidR="00E90573" w:rsidRPr="00582EE1">
        <w:rPr>
          <w:b/>
          <w:bCs/>
          <w:sz w:val="22"/>
          <w:szCs w:val="22"/>
        </w:rPr>
        <w:t xml:space="preserve"> </w:t>
      </w:r>
      <w:r w:rsidR="00221122" w:rsidRPr="00582EE1">
        <w:rPr>
          <w:b/>
          <w:bCs/>
          <w:sz w:val="22"/>
          <w:szCs w:val="22"/>
        </w:rPr>
        <w:t>1</w:t>
      </w:r>
      <w:r w:rsidR="00582992">
        <w:rPr>
          <w:b/>
          <w:bCs/>
          <w:sz w:val="22"/>
          <w:szCs w:val="22"/>
        </w:rPr>
        <w:t>7</w:t>
      </w:r>
    </w:p>
    <w:p w:rsidR="00195709" w:rsidRDefault="006E654F" w:rsidP="00C4784B">
      <w:pPr>
        <w:suppressAutoHyphens/>
        <w:autoSpaceDE w:val="0"/>
        <w:autoSpaceDN w:val="0"/>
        <w:jc w:val="both"/>
        <w:rPr>
          <w:sz w:val="22"/>
          <w:szCs w:val="22"/>
        </w:rPr>
      </w:pPr>
      <w:r w:rsidRPr="00582EE1">
        <w:rPr>
          <w:sz w:val="22"/>
          <w:szCs w:val="22"/>
        </w:rPr>
        <w:t xml:space="preserve">W sprawach nieuregulowanych niniejszą umową mają zastosowanie odpowiednie przepisy ustawy Prawo zamówień publicznych, Prawa budowlanego wraz z aktami wykonawczymi oraz Kodeksu </w:t>
      </w:r>
      <w:r w:rsidR="00582EE1">
        <w:rPr>
          <w:sz w:val="22"/>
          <w:szCs w:val="22"/>
        </w:rPr>
        <w:br/>
      </w:r>
      <w:r w:rsidRPr="00582EE1">
        <w:rPr>
          <w:sz w:val="22"/>
          <w:szCs w:val="22"/>
        </w:rPr>
        <w:t>cywilnego.</w:t>
      </w:r>
    </w:p>
    <w:p w:rsidR="00EC3D2E" w:rsidRPr="00C50225" w:rsidRDefault="00EC3D2E" w:rsidP="00C4784B">
      <w:pPr>
        <w:suppressAutoHyphens/>
        <w:autoSpaceDE w:val="0"/>
        <w:autoSpaceDN w:val="0"/>
        <w:jc w:val="both"/>
        <w:rPr>
          <w:sz w:val="16"/>
          <w:szCs w:val="16"/>
        </w:rPr>
      </w:pPr>
    </w:p>
    <w:p w:rsidR="00A94219" w:rsidRPr="00261F8F" w:rsidRDefault="00310B8E" w:rsidP="00C4784B">
      <w:pPr>
        <w:suppressAutoHyphens/>
        <w:jc w:val="center"/>
        <w:rPr>
          <w:b/>
          <w:bCs/>
          <w:sz w:val="22"/>
          <w:szCs w:val="22"/>
        </w:rPr>
      </w:pPr>
      <w:r w:rsidRPr="00261F8F">
        <w:rPr>
          <w:b/>
          <w:bCs/>
          <w:sz w:val="22"/>
          <w:szCs w:val="22"/>
        </w:rPr>
        <w:sym w:font="Arial" w:char="00A7"/>
      </w:r>
      <w:r w:rsidR="00E90573" w:rsidRPr="00261F8F">
        <w:rPr>
          <w:b/>
          <w:bCs/>
          <w:sz w:val="22"/>
          <w:szCs w:val="22"/>
        </w:rPr>
        <w:t xml:space="preserve"> </w:t>
      </w:r>
      <w:r w:rsidR="00221122" w:rsidRPr="00261F8F">
        <w:rPr>
          <w:b/>
          <w:bCs/>
          <w:sz w:val="22"/>
          <w:szCs w:val="22"/>
        </w:rPr>
        <w:t>1</w:t>
      </w:r>
      <w:r w:rsidR="00582992">
        <w:rPr>
          <w:b/>
          <w:bCs/>
          <w:sz w:val="22"/>
          <w:szCs w:val="22"/>
        </w:rPr>
        <w:t>8</w:t>
      </w:r>
    </w:p>
    <w:p w:rsidR="00151A44" w:rsidRPr="00261F8F" w:rsidRDefault="00151A44" w:rsidP="00C4784B">
      <w:pPr>
        <w:numPr>
          <w:ilvl w:val="0"/>
          <w:numId w:val="30"/>
        </w:numPr>
        <w:tabs>
          <w:tab w:val="clear" w:pos="2880"/>
        </w:tabs>
        <w:suppressAutoHyphens/>
        <w:ind w:left="426" w:hanging="426"/>
        <w:jc w:val="both"/>
        <w:rPr>
          <w:sz w:val="22"/>
          <w:szCs w:val="22"/>
        </w:rPr>
      </w:pPr>
      <w:r w:rsidRPr="00261F8F">
        <w:rPr>
          <w:sz w:val="22"/>
          <w:szCs w:val="22"/>
        </w:rPr>
        <w:t>Wykonawca nie jest uprawniony do przeniesienia swoich praw i zobowiązań z tytułu niniejszej umowy na inny podmiot bez uzyskania pisemnej zgody Zamawiającego</w:t>
      </w:r>
      <w:r w:rsidR="00261F8F">
        <w:rPr>
          <w:sz w:val="22"/>
          <w:szCs w:val="22"/>
        </w:rPr>
        <w:t>.</w:t>
      </w:r>
    </w:p>
    <w:p w:rsidR="00151A44" w:rsidRPr="00261F8F" w:rsidRDefault="00151A44" w:rsidP="00C4784B">
      <w:pPr>
        <w:numPr>
          <w:ilvl w:val="0"/>
          <w:numId w:val="30"/>
        </w:numPr>
        <w:tabs>
          <w:tab w:val="clear" w:pos="2880"/>
        </w:tabs>
        <w:suppressAutoHyphens/>
        <w:ind w:left="426" w:hanging="426"/>
        <w:jc w:val="both"/>
        <w:rPr>
          <w:sz w:val="22"/>
          <w:szCs w:val="22"/>
        </w:rPr>
      </w:pPr>
      <w:r w:rsidRPr="00261F8F">
        <w:rPr>
          <w:sz w:val="22"/>
          <w:szCs w:val="22"/>
        </w:rPr>
        <w:t>Wykonawca zobowiązany jest do uzyskania zgody Zamawiającego na przeniesienie</w:t>
      </w:r>
      <w:r w:rsidR="009F308B" w:rsidRPr="00261F8F">
        <w:rPr>
          <w:sz w:val="22"/>
          <w:szCs w:val="22"/>
        </w:rPr>
        <w:t xml:space="preserve"> praw i obowiązków z niniejszej umowy także w przypadku zmiany formy prawnej wykonawcy.</w:t>
      </w:r>
    </w:p>
    <w:p w:rsidR="00310B8E" w:rsidRPr="00261F8F" w:rsidRDefault="006E654F" w:rsidP="00C4784B">
      <w:pPr>
        <w:numPr>
          <w:ilvl w:val="0"/>
          <w:numId w:val="30"/>
        </w:numPr>
        <w:tabs>
          <w:tab w:val="clear" w:pos="2880"/>
          <w:tab w:val="num" w:pos="426"/>
        </w:tabs>
        <w:suppressAutoHyphens/>
        <w:ind w:left="426" w:hanging="426"/>
        <w:jc w:val="both"/>
        <w:rPr>
          <w:sz w:val="22"/>
          <w:szCs w:val="22"/>
        </w:rPr>
      </w:pPr>
      <w:r w:rsidRPr="00261F8F">
        <w:rPr>
          <w:sz w:val="22"/>
          <w:szCs w:val="22"/>
        </w:rPr>
        <w:t>Ewentualne spory powstałe na tle wykonania przedmiotu umowy strony poddają rozstrzygnięciu</w:t>
      </w:r>
      <w:r w:rsidR="00EC419D" w:rsidRPr="00261F8F">
        <w:rPr>
          <w:sz w:val="22"/>
          <w:szCs w:val="22"/>
        </w:rPr>
        <w:br/>
      </w:r>
      <w:r w:rsidRPr="00261F8F">
        <w:rPr>
          <w:sz w:val="22"/>
          <w:szCs w:val="22"/>
        </w:rPr>
        <w:t>sądom powszechnym właściwym dla siedziby Zamawiającego.</w:t>
      </w:r>
    </w:p>
    <w:p w:rsidR="00765A03" w:rsidRPr="00C50225" w:rsidRDefault="00765A03" w:rsidP="00C4784B">
      <w:pPr>
        <w:suppressAutoHyphens/>
        <w:spacing w:after="60"/>
        <w:rPr>
          <w:b/>
          <w:bCs/>
          <w:sz w:val="16"/>
          <w:szCs w:val="16"/>
        </w:rPr>
      </w:pPr>
    </w:p>
    <w:p w:rsidR="00310B8E" w:rsidRDefault="00310B8E" w:rsidP="00C50225">
      <w:pPr>
        <w:suppressAutoHyphens/>
        <w:jc w:val="center"/>
        <w:rPr>
          <w:b/>
          <w:bCs/>
          <w:sz w:val="22"/>
          <w:szCs w:val="22"/>
        </w:rPr>
      </w:pPr>
      <w:r w:rsidRPr="00261F8F">
        <w:rPr>
          <w:b/>
          <w:bCs/>
          <w:sz w:val="22"/>
          <w:szCs w:val="22"/>
        </w:rPr>
        <w:sym w:font="Arial" w:char="00A7"/>
      </w:r>
      <w:r w:rsidRPr="00261F8F">
        <w:rPr>
          <w:b/>
          <w:bCs/>
          <w:sz w:val="22"/>
          <w:szCs w:val="22"/>
        </w:rPr>
        <w:t xml:space="preserve"> </w:t>
      </w:r>
      <w:r w:rsidR="00221122" w:rsidRPr="00261F8F">
        <w:rPr>
          <w:b/>
          <w:bCs/>
          <w:sz w:val="22"/>
          <w:szCs w:val="22"/>
        </w:rPr>
        <w:t>1</w:t>
      </w:r>
      <w:r w:rsidR="00582992">
        <w:rPr>
          <w:b/>
          <w:bCs/>
          <w:sz w:val="22"/>
          <w:szCs w:val="22"/>
        </w:rPr>
        <w:t>9</w:t>
      </w:r>
    </w:p>
    <w:p w:rsidR="00310B8E" w:rsidRPr="00582EE1" w:rsidRDefault="008709FF" w:rsidP="00C4784B">
      <w:pPr>
        <w:suppressAutoHyphens/>
        <w:jc w:val="both"/>
        <w:rPr>
          <w:bCs/>
          <w:sz w:val="22"/>
          <w:szCs w:val="22"/>
        </w:rPr>
      </w:pPr>
      <w:r w:rsidRPr="00582EE1">
        <w:rPr>
          <w:bCs/>
          <w:sz w:val="22"/>
          <w:szCs w:val="22"/>
        </w:rPr>
        <w:t>Umowę sporządzono w 3</w:t>
      </w:r>
      <w:r w:rsidR="006E654F" w:rsidRPr="00582EE1">
        <w:rPr>
          <w:bCs/>
          <w:sz w:val="22"/>
          <w:szCs w:val="22"/>
        </w:rPr>
        <w:t xml:space="preserve">-ch jednobrzmiących egzemplarzach - </w:t>
      </w:r>
      <w:r w:rsidRPr="00582EE1">
        <w:rPr>
          <w:bCs/>
          <w:sz w:val="22"/>
          <w:szCs w:val="22"/>
        </w:rPr>
        <w:t>2</w:t>
      </w:r>
      <w:r w:rsidR="006E654F" w:rsidRPr="00582EE1">
        <w:rPr>
          <w:bCs/>
          <w:sz w:val="22"/>
          <w:szCs w:val="22"/>
        </w:rPr>
        <w:t xml:space="preserve"> egz</w:t>
      </w:r>
      <w:r w:rsidR="007B3A05" w:rsidRPr="00582EE1">
        <w:rPr>
          <w:bCs/>
          <w:sz w:val="22"/>
          <w:szCs w:val="22"/>
        </w:rPr>
        <w:t>emplarze</w:t>
      </w:r>
      <w:r w:rsidR="006E654F" w:rsidRPr="00582EE1">
        <w:rPr>
          <w:bCs/>
          <w:sz w:val="22"/>
          <w:szCs w:val="22"/>
        </w:rPr>
        <w:t xml:space="preserve"> dla Zamawiającego </w:t>
      </w:r>
      <w:r w:rsidR="005861BD">
        <w:rPr>
          <w:bCs/>
          <w:sz w:val="22"/>
          <w:szCs w:val="22"/>
        </w:rPr>
        <w:br/>
      </w:r>
      <w:r w:rsidR="006E654F" w:rsidRPr="00582EE1">
        <w:rPr>
          <w:bCs/>
          <w:sz w:val="22"/>
          <w:szCs w:val="22"/>
        </w:rPr>
        <w:t>i 1 egz</w:t>
      </w:r>
      <w:r w:rsidR="007B3A05" w:rsidRPr="00582EE1">
        <w:rPr>
          <w:bCs/>
          <w:sz w:val="22"/>
          <w:szCs w:val="22"/>
        </w:rPr>
        <w:t>emplarz</w:t>
      </w:r>
      <w:r w:rsidR="006E654F" w:rsidRPr="00582EE1">
        <w:rPr>
          <w:bCs/>
          <w:sz w:val="22"/>
          <w:szCs w:val="22"/>
        </w:rPr>
        <w:t xml:space="preserve"> dla Wykonawcy.</w:t>
      </w:r>
    </w:p>
    <w:p w:rsidR="00300639" w:rsidRPr="005861BD" w:rsidRDefault="00300639" w:rsidP="00C4784B">
      <w:pPr>
        <w:suppressAutoHyphens/>
        <w:jc w:val="both"/>
        <w:rPr>
          <w:bCs/>
          <w:sz w:val="22"/>
          <w:szCs w:val="22"/>
        </w:rPr>
      </w:pPr>
    </w:p>
    <w:p w:rsidR="00EF7459" w:rsidRPr="005861BD" w:rsidRDefault="00EF7459" w:rsidP="00C4784B">
      <w:pPr>
        <w:suppressAutoHyphens/>
        <w:jc w:val="both"/>
        <w:rPr>
          <w:bCs/>
          <w:sz w:val="22"/>
          <w:szCs w:val="22"/>
        </w:rPr>
      </w:pPr>
      <w:r w:rsidRPr="005861BD">
        <w:rPr>
          <w:bCs/>
          <w:sz w:val="22"/>
          <w:szCs w:val="22"/>
        </w:rPr>
        <w:t>Dokumenty stanowiące integralną część umowy:</w:t>
      </w:r>
    </w:p>
    <w:p w:rsidR="00EF7459" w:rsidRPr="00D42D0F" w:rsidRDefault="00EF7459" w:rsidP="00C4784B">
      <w:pPr>
        <w:numPr>
          <w:ilvl w:val="0"/>
          <w:numId w:val="27"/>
        </w:numPr>
        <w:suppressAutoHyphens/>
        <w:jc w:val="both"/>
        <w:rPr>
          <w:sz w:val="22"/>
          <w:szCs w:val="22"/>
        </w:rPr>
      </w:pPr>
      <w:r w:rsidRPr="00D42D0F">
        <w:rPr>
          <w:bCs/>
          <w:sz w:val="22"/>
          <w:szCs w:val="22"/>
        </w:rPr>
        <w:t>Dokumentacja projektowa.</w:t>
      </w:r>
    </w:p>
    <w:p w:rsidR="000B33D4" w:rsidRPr="00C4784B" w:rsidRDefault="00EF7459" w:rsidP="00C4784B">
      <w:pPr>
        <w:numPr>
          <w:ilvl w:val="0"/>
          <w:numId w:val="27"/>
        </w:numPr>
        <w:suppressAutoHyphens/>
        <w:jc w:val="both"/>
        <w:rPr>
          <w:sz w:val="22"/>
          <w:szCs w:val="22"/>
        </w:rPr>
      </w:pPr>
      <w:r w:rsidRPr="005861BD">
        <w:rPr>
          <w:bCs/>
          <w:sz w:val="22"/>
          <w:szCs w:val="22"/>
        </w:rPr>
        <w:t>Specyfikacja Istotnych Warunków Zamówienia.</w:t>
      </w:r>
    </w:p>
    <w:p w:rsidR="00EF7459" w:rsidRPr="008B47FB" w:rsidRDefault="00EF7459" w:rsidP="00C4784B">
      <w:pPr>
        <w:suppressAutoHyphens/>
        <w:jc w:val="both"/>
        <w:rPr>
          <w:bCs/>
          <w:sz w:val="22"/>
          <w:szCs w:val="22"/>
        </w:rPr>
      </w:pPr>
      <w:r w:rsidRPr="005861BD">
        <w:rPr>
          <w:bCs/>
          <w:sz w:val="22"/>
          <w:szCs w:val="22"/>
        </w:rPr>
        <w:t xml:space="preserve">Załączniki do </w:t>
      </w:r>
      <w:r w:rsidRPr="008B47FB">
        <w:rPr>
          <w:bCs/>
          <w:sz w:val="22"/>
          <w:szCs w:val="22"/>
        </w:rPr>
        <w:t>umowy:</w:t>
      </w:r>
    </w:p>
    <w:p w:rsidR="00C305C3" w:rsidRPr="008B47FB" w:rsidRDefault="00C305C3" w:rsidP="00C4784B">
      <w:pPr>
        <w:numPr>
          <w:ilvl w:val="0"/>
          <w:numId w:val="28"/>
        </w:numPr>
        <w:suppressAutoHyphens/>
        <w:ind w:left="426" w:hanging="284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>Oferta Wykonawcy –formularz cenowy.</w:t>
      </w:r>
    </w:p>
    <w:p w:rsidR="00EF7459" w:rsidRPr="008B47FB" w:rsidRDefault="00EF7459" w:rsidP="00C4784B">
      <w:pPr>
        <w:numPr>
          <w:ilvl w:val="0"/>
          <w:numId w:val="28"/>
        </w:numPr>
        <w:suppressAutoHyphens/>
        <w:ind w:left="426" w:hanging="284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>Kosztorysy szczegółowe.</w:t>
      </w:r>
    </w:p>
    <w:p w:rsidR="00EF7459" w:rsidRPr="008B47FB" w:rsidRDefault="00EF7459" w:rsidP="00C4784B">
      <w:pPr>
        <w:numPr>
          <w:ilvl w:val="0"/>
          <w:numId w:val="28"/>
        </w:numPr>
        <w:suppressAutoHyphens/>
        <w:ind w:left="426" w:hanging="284"/>
        <w:jc w:val="both"/>
        <w:rPr>
          <w:strike/>
          <w:sz w:val="22"/>
          <w:szCs w:val="22"/>
        </w:rPr>
      </w:pPr>
      <w:r w:rsidRPr="008B47FB">
        <w:rPr>
          <w:bCs/>
          <w:strike/>
          <w:sz w:val="22"/>
          <w:szCs w:val="22"/>
        </w:rPr>
        <w:t>Potwierdzenie złożenia zabezpieczenia należytego wykonania umowy.</w:t>
      </w:r>
    </w:p>
    <w:p w:rsidR="00EF7459" w:rsidRPr="008B47FB" w:rsidRDefault="00EF7459" w:rsidP="00C4784B">
      <w:pPr>
        <w:numPr>
          <w:ilvl w:val="0"/>
          <w:numId w:val="28"/>
        </w:numPr>
        <w:suppressAutoHyphens/>
        <w:ind w:left="426" w:hanging="284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 xml:space="preserve">Polisy(a) ubezpieczenia </w:t>
      </w:r>
      <w:r w:rsidRPr="008B47FB">
        <w:rPr>
          <w:bCs/>
          <w:strike/>
          <w:sz w:val="22"/>
          <w:szCs w:val="22"/>
        </w:rPr>
        <w:t>budowy i robót oraz</w:t>
      </w:r>
      <w:r w:rsidRPr="008B47FB">
        <w:rPr>
          <w:bCs/>
          <w:sz w:val="22"/>
          <w:szCs w:val="22"/>
        </w:rPr>
        <w:t xml:space="preserve"> od odpowiedzialności cywilnej (zgodnie z ustaleniami </w:t>
      </w:r>
      <w:r w:rsidR="00863BF5" w:rsidRPr="008B47FB">
        <w:rPr>
          <w:bCs/>
          <w:sz w:val="22"/>
          <w:szCs w:val="22"/>
        </w:rPr>
        <w:t xml:space="preserve">§ </w:t>
      </w:r>
      <w:r w:rsidR="00CA54C0" w:rsidRPr="008B47FB">
        <w:rPr>
          <w:bCs/>
          <w:sz w:val="22"/>
          <w:szCs w:val="22"/>
        </w:rPr>
        <w:t>11</w:t>
      </w:r>
      <w:r w:rsidR="00863BF5" w:rsidRPr="008B47FB">
        <w:rPr>
          <w:bCs/>
          <w:sz w:val="22"/>
          <w:szCs w:val="22"/>
        </w:rPr>
        <w:t xml:space="preserve"> </w:t>
      </w:r>
      <w:r w:rsidRPr="008B47FB">
        <w:rPr>
          <w:bCs/>
          <w:sz w:val="22"/>
          <w:szCs w:val="22"/>
        </w:rPr>
        <w:t>niniejszej umowy).</w:t>
      </w:r>
    </w:p>
    <w:p w:rsidR="00271C55" w:rsidRPr="008B47FB" w:rsidRDefault="00271C55" w:rsidP="00C4784B">
      <w:pPr>
        <w:numPr>
          <w:ilvl w:val="0"/>
          <w:numId w:val="28"/>
        </w:numPr>
        <w:suppressAutoHyphens/>
        <w:ind w:left="426" w:hanging="284"/>
        <w:jc w:val="both"/>
        <w:rPr>
          <w:bCs/>
          <w:strike/>
          <w:sz w:val="22"/>
          <w:szCs w:val="22"/>
        </w:rPr>
      </w:pPr>
      <w:r w:rsidRPr="008B47FB">
        <w:rPr>
          <w:bCs/>
          <w:strike/>
          <w:sz w:val="22"/>
          <w:szCs w:val="22"/>
        </w:rPr>
        <w:t>Harmonogram rzeczowo-finansowy robót.</w:t>
      </w:r>
    </w:p>
    <w:p w:rsidR="00EF7459" w:rsidRPr="008B47FB" w:rsidRDefault="00EF7459" w:rsidP="00C4784B">
      <w:pPr>
        <w:numPr>
          <w:ilvl w:val="0"/>
          <w:numId w:val="28"/>
        </w:numPr>
        <w:suppressAutoHyphens/>
        <w:ind w:left="426" w:hanging="284"/>
        <w:jc w:val="both"/>
        <w:rPr>
          <w:bCs/>
          <w:strike/>
          <w:sz w:val="22"/>
          <w:szCs w:val="22"/>
        </w:rPr>
      </w:pPr>
      <w:r w:rsidRPr="008B47FB">
        <w:rPr>
          <w:bCs/>
          <w:sz w:val="22"/>
          <w:szCs w:val="22"/>
        </w:rPr>
        <w:t>Instrukcja zabezpieczenia prac niebezpiecznych pożarowo.</w:t>
      </w:r>
    </w:p>
    <w:p w:rsidR="00D716DB" w:rsidRPr="008B47FB" w:rsidRDefault="00D716DB" w:rsidP="00C4784B">
      <w:pPr>
        <w:numPr>
          <w:ilvl w:val="0"/>
          <w:numId w:val="28"/>
        </w:numPr>
        <w:suppressAutoHyphens/>
        <w:ind w:left="426" w:hanging="284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>Umowa konsorcjum (jeśli dotyczy)</w:t>
      </w:r>
      <w:r w:rsidR="005861BD" w:rsidRPr="008B47FB">
        <w:rPr>
          <w:bCs/>
          <w:sz w:val="22"/>
          <w:szCs w:val="22"/>
        </w:rPr>
        <w:t>.</w:t>
      </w:r>
    </w:p>
    <w:p w:rsidR="000B33D4" w:rsidRPr="008B47FB" w:rsidRDefault="000B33D4" w:rsidP="00C4784B">
      <w:pPr>
        <w:numPr>
          <w:ilvl w:val="0"/>
          <w:numId w:val="28"/>
        </w:numPr>
        <w:suppressAutoHyphens/>
        <w:ind w:left="426" w:hanging="284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>Wzór miesięcznego oświadczeni</w:t>
      </w:r>
      <w:r w:rsidR="00887B4C" w:rsidRPr="008B47FB">
        <w:rPr>
          <w:bCs/>
          <w:sz w:val="22"/>
          <w:szCs w:val="22"/>
        </w:rPr>
        <w:t>a</w:t>
      </w:r>
      <w:r w:rsidRPr="008B47FB">
        <w:rPr>
          <w:bCs/>
          <w:sz w:val="22"/>
          <w:szCs w:val="22"/>
        </w:rPr>
        <w:t xml:space="preserve"> Wykonawcy w sprawie realizacji robót przez podwykonawców</w:t>
      </w:r>
    </w:p>
    <w:p w:rsidR="00DC03A3" w:rsidRPr="008B47FB" w:rsidRDefault="00DC03A3" w:rsidP="00C4784B">
      <w:pPr>
        <w:numPr>
          <w:ilvl w:val="0"/>
          <w:numId w:val="28"/>
        </w:numPr>
        <w:suppressAutoHyphens/>
        <w:ind w:left="426" w:hanging="284"/>
        <w:jc w:val="both"/>
        <w:rPr>
          <w:bCs/>
          <w:strike/>
          <w:sz w:val="22"/>
          <w:szCs w:val="22"/>
        </w:rPr>
      </w:pPr>
      <w:r w:rsidRPr="008B47FB">
        <w:rPr>
          <w:bCs/>
          <w:strike/>
          <w:sz w:val="22"/>
          <w:szCs w:val="22"/>
        </w:rPr>
        <w:t>Wzór oświadczenia Wykonawcy do faktury częściowej</w:t>
      </w:r>
      <w:r w:rsidR="00503F8B" w:rsidRPr="008B47FB">
        <w:rPr>
          <w:bCs/>
          <w:strike/>
          <w:sz w:val="22"/>
          <w:szCs w:val="22"/>
        </w:rPr>
        <w:t>.</w:t>
      </w:r>
    </w:p>
    <w:p w:rsidR="000B33D4" w:rsidRPr="008B47FB" w:rsidRDefault="000B33D4" w:rsidP="00C4784B">
      <w:pPr>
        <w:numPr>
          <w:ilvl w:val="0"/>
          <w:numId w:val="28"/>
        </w:numPr>
        <w:tabs>
          <w:tab w:val="left" w:pos="426"/>
        </w:tabs>
        <w:suppressAutoHyphens/>
        <w:ind w:left="426" w:hanging="426"/>
        <w:jc w:val="both"/>
        <w:rPr>
          <w:sz w:val="22"/>
          <w:szCs w:val="22"/>
        </w:rPr>
      </w:pPr>
      <w:r w:rsidRPr="008B47FB">
        <w:rPr>
          <w:bCs/>
          <w:sz w:val="22"/>
          <w:szCs w:val="22"/>
        </w:rPr>
        <w:t>Wzór oświadczenia Wykonawcy do faktury końcowej</w:t>
      </w:r>
      <w:r w:rsidR="00503F8B" w:rsidRPr="008B47FB">
        <w:rPr>
          <w:sz w:val="22"/>
          <w:szCs w:val="22"/>
        </w:rPr>
        <w:t>.</w:t>
      </w:r>
    </w:p>
    <w:p w:rsidR="00503F8B" w:rsidRPr="00D77015" w:rsidRDefault="00503F8B" w:rsidP="00C4784B">
      <w:pPr>
        <w:numPr>
          <w:ilvl w:val="0"/>
          <w:numId w:val="28"/>
        </w:numPr>
        <w:tabs>
          <w:tab w:val="left" w:pos="426"/>
        </w:tabs>
        <w:suppressAutoHyphens/>
        <w:ind w:left="426" w:hanging="426"/>
        <w:jc w:val="both"/>
        <w:rPr>
          <w:sz w:val="22"/>
          <w:szCs w:val="22"/>
        </w:rPr>
      </w:pPr>
      <w:r w:rsidRPr="008B47FB">
        <w:rPr>
          <w:sz w:val="22"/>
          <w:szCs w:val="22"/>
        </w:rPr>
        <w:t>Zasady współdziałania w przypadku</w:t>
      </w:r>
      <w:r w:rsidRPr="0056664A">
        <w:rPr>
          <w:sz w:val="22"/>
          <w:szCs w:val="22"/>
        </w:rPr>
        <w:t xml:space="preserve"> wystąpienia zagrożeń życia i zdrowia dla pracowników. </w:t>
      </w:r>
    </w:p>
    <w:p w:rsidR="00310B8E" w:rsidRPr="00BA6F8D" w:rsidRDefault="00310B8E" w:rsidP="00C4784B">
      <w:pPr>
        <w:suppressAutoHyphens/>
        <w:rPr>
          <w:sz w:val="22"/>
          <w:szCs w:val="22"/>
        </w:rPr>
      </w:pPr>
    </w:p>
    <w:p w:rsidR="00A94219" w:rsidRPr="0056664A" w:rsidRDefault="00A94219" w:rsidP="00C4784B">
      <w:pPr>
        <w:suppressAutoHyphens/>
        <w:jc w:val="both"/>
        <w:rPr>
          <w:sz w:val="22"/>
          <w:szCs w:val="22"/>
        </w:rPr>
      </w:pPr>
    </w:p>
    <w:p w:rsidR="00AA5C25" w:rsidRDefault="00310B8E" w:rsidP="00C4784B">
      <w:pPr>
        <w:suppressAutoHyphens/>
        <w:rPr>
          <w:b/>
          <w:bCs/>
          <w:sz w:val="22"/>
          <w:szCs w:val="22"/>
        </w:rPr>
      </w:pPr>
      <w:r w:rsidRPr="0056664A">
        <w:rPr>
          <w:b/>
          <w:bCs/>
          <w:sz w:val="22"/>
          <w:szCs w:val="22"/>
        </w:rPr>
        <w:t>ZAMAWIAJĄCY</w:t>
      </w:r>
      <w:r w:rsidRPr="005861BD">
        <w:rPr>
          <w:b/>
          <w:bCs/>
          <w:sz w:val="22"/>
          <w:szCs w:val="22"/>
        </w:rPr>
        <w:t>:</w:t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</w:r>
      <w:r w:rsidRPr="005861BD">
        <w:rPr>
          <w:b/>
          <w:bCs/>
          <w:sz w:val="22"/>
          <w:szCs w:val="22"/>
        </w:rPr>
        <w:tab/>
        <w:t>WYKONAWCA</w:t>
      </w:r>
      <w:r w:rsidR="005861BD">
        <w:rPr>
          <w:b/>
          <w:bCs/>
          <w:sz w:val="22"/>
          <w:szCs w:val="22"/>
        </w:rPr>
        <w:t>:</w:t>
      </w:r>
      <w:r w:rsidR="00106769" w:rsidRPr="005861BD">
        <w:rPr>
          <w:b/>
          <w:bCs/>
          <w:sz w:val="22"/>
          <w:szCs w:val="22"/>
        </w:rPr>
        <w:tab/>
      </w:r>
      <w:r w:rsidR="00106769" w:rsidRPr="005861BD">
        <w:rPr>
          <w:b/>
          <w:bCs/>
          <w:sz w:val="22"/>
          <w:szCs w:val="22"/>
        </w:rPr>
        <w:tab/>
      </w:r>
      <w:r w:rsidR="00106769" w:rsidRPr="005861BD">
        <w:rPr>
          <w:b/>
          <w:bCs/>
          <w:sz w:val="22"/>
          <w:szCs w:val="22"/>
        </w:rPr>
        <w:tab/>
      </w:r>
    </w:p>
    <w:p w:rsidR="00C50225" w:rsidRDefault="00C50225" w:rsidP="008B47FB">
      <w:pPr>
        <w:suppressAutoHyphens/>
        <w:rPr>
          <w:sz w:val="22"/>
          <w:szCs w:val="22"/>
        </w:rPr>
      </w:pPr>
    </w:p>
    <w:p w:rsidR="008B47FB" w:rsidRPr="00C50225" w:rsidRDefault="008B47FB" w:rsidP="008B47FB">
      <w:pPr>
        <w:suppressAutoHyphens/>
        <w:jc w:val="right"/>
        <w:rPr>
          <w:i/>
          <w:sz w:val="22"/>
          <w:szCs w:val="22"/>
        </w:rPr>
      </w:pPr>
      <w:r w:rsidRPr="00C50225">
        <w:rPr>
          <w:i/>
          <w:sz w:val="22"/>
          <w:szCs w:val="22"/>
        </w:rPr>
        <w:lastRenderedPageBreak/>
        <w:t xml:space="preserve">Załącznik nr </w:t>
      </w:r>
      <w:r w:rsidR="00C50225" w:rsidRPr="00C50225">
        <w:rPr>
          <w:i/>
          <w:sz w:val="22"/>
          <w:szCs w:val="22"/>
        </w:rPr>
        <w:t>8</w:t>
      </w: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  <w:rPr>
          <w:b/>
          <w:highlight w:val="yellow"/>
        </w:rPr>
      </w:pP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  <w:r>
        <w:rPr>
          <w:b/>
        </w:rPr>
        <w:t>OŚWIADCZENIE</w:t>
      </w:r>
      <w:r>
        <w:t xml:space="preserve">  miesięczne</w:t>
      </w: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  <w:r>
        <w:t xml:space="preserve">Niniejszym oświadczam, iż w miesiącu ..................r na zadaniu pn.................................... realizowanym na rzecz Politechniki Rzeszowskiej - Inwestora w ramach umowy............... nie zatrudniałem żadnych podwykonawców nie zgłoszonych Inwestorowi. </w:t>
      </w: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Wykonawca                       </w:t>
      </w:r>
    </w:p>
    <w:p w:rsidR="008B47FB" w:rsidRDefault="008B47FB" w:rsidP="008B47FB">
      <w:pPr>
        <w:tabs>
          <w:tab w:val="left" w:pos="426"/>
        </w:tabs>
        <w:autoSpaceDE w:val="0"/>
        <w:autoSpaceDN w:val="0"/>
        <w:ind w:left="426"/>
        <w:jc w:val="both"/>
      </w:pP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B47FB" w:rsidRDefault="008B47FB" w:rsidP="008B47FB">
      <w:pPr>
        <w:tabs>
          <w:tab w:val="left" w:pos="426"/>
        </w:tabs>
        <w:autoSpaceDE w:val="0"/>
        <w:autoSpaceDN w:val="0"/>
        <w:jc w:val="both"/>
      </w:pPr>
      <w:r>
        <w:tab/>
        <w:t xml:space="preserve">………………… dnia …………   </w:t>
      </w:r>
    </w:p>
    <w:p w:rsidR="008B47FB" w:rsidRDefault="008B47FB" w:rsidP="008B47FB">
      <w:pPr>
        <w:suppressAutoHyphens/>
        <w:rPr>
          <w:i/>
        </w:rPr>
      </w:pPr>
      <w:r>
        <w:br w:type="page"/>
      </w:r>
    </w:p>
    <w:p w:rsidR="008B47FB" w:rsidRDefault="008B47FB" w:rsidP="00C4784B">
      <w:pPr>
        <w:suppressAutoHyphens/>
        <w:jc w:val="right"/>
        <w:rPr>
          <w:i/>
        </w:rPr>
      </w:pPr>
    </w:p>
    <w:p w:rsidR="00DC03A3" w:rsidRPr="00887B4C" w:rsidRDefault="00DC03A3" w:rsidP="00C4784B">
      <w:pPr>
        <w:suppressAutoHyphens/>
        <w:jc w:val="right"/>
        <w:rPr>
          <w:i/>
        </w:rPr>
      </w:pPr>
      <w:r w:rsidRPr="00887B4C">
        <w:rPr>
          <w:i/>
        </w:rPr>
        <w:t xml:space="preserve">Załącznik nr </w:t>
      </w:r>
      <w:r w:rsidR="00A32B62">
        <w:rPr>
          <w:i/>
        </w:rPr>
        <w:t>10</w:t>
      </w:r>
      <w:r w:rsidR="00887B4C">
        <w:rPr>
          <w:i/>
        </w:rPr>
        <w:t xml:space="preserve"> </w:t>
      </w:r>
      <w:r w:rsidRPr="00887B4C">
        <w:rPr>
          <w:i/>
        </w:rPr>
        <w:t xml:space="preserve"> </w:t>
      </w:r>
    </w:p>
    <w:p w:rsidR="00DC03A3" w:rsidRDefault="00DC03A3" w:rsidP="00C4784B">
      <w:pPr>
        <w:suppressAutoHyphens/>
        <w:jc w:val="right"/>
        <w:rPr>
          <w:sz w:val="22"/>
          <w:szCs w:val="22"/>
        </w:rPr>
      </w:pPr>
    </w:p>
    <w:p w:rsidR="00DC03A3" w:rsidRDefault="00DC03A3" w:rsidP="008B47FB">
      <w:pPr>
        <w:tabs>
          <w:tab w:val="left" w:pos="426"/>
        </w:tabs>
        <w:suppressAutoHyphens/>
        <w:autoSpaceDE w:val="0"/>
        <w:autoSpaceDN w:val="0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OŚWIADCZENIE</w:t>
      </w:r>
      <w:r>
        <w:rPr>
          <w:sz w:val="22"/>
          <w:szCs w:val="22"/>
        </w:rPr>
        <w:t xml:space="preserve">  </w:t>
      </w:r>
      <w:r>
        <w:rPr>
          <w:i/>
          <w:sz w:val="22"/>
          <w:szCs w:val="22"/>
        </w:rPr>
        <w:t>(załącznik do faktury końcowej)</w:t>
      </w:r>
    </w:p>
    <w:p w:rsidR="00DC03A3" w:rsidRDefault="00DC03A3" w:rsidP="00C4784B">
      <w:pPr>
        <w:tabs>
          <w:tab w:val="left" w:pos="426"/>
        </w:tabs>
        <w:suppressAutoHyphens/>
        <w:autoSpaceDE w:val="0"/>
        <w:autoSpaceDN w:val="0"/>
        <w:ind w:left="426"/>
        <w:jc w:val="both"/>
        <w:rPr>
          <w:sz w:val="22"/>
          <w:szCs w:val="22"/>
          <w:highlight w:val="cyan"/>
        </w:rPr>
      </w:pPr>
    </w:p>
    <w:p w:rsidR="00887B4C" w:rsidRPr="008B47FB" w:rsidRDefault="00DC03A3" w:rsidP="008B47FB">
      <w:pPr>
        <w:tabs>
          <w:tab w:val="left" w:pos="426"/>
        </w:tabs>
        <w:suppressAutoHyphens/>
        <w:autoSpaceDE w:val="0"/>
        <w:autoSpaceDN w:val="0"/>
        <w:ind w:left="426"/>
        <w:jc w:val="both"/>
      </w:pPr>
      <w:r w:rsidRPr="00887B4C">
        <w:t xml:space="preserve">Wykonawca i podwykonawca/y zadania pn.……………..  realizowanego na podstawie umowy nr........ z dnia....... zawartej pomiędzy Politechniką Rzeszowską i Wykonawcą oświadczają, że należności </w:t>
      </w:r>
      <w:r w:rsidRPr="00887B4C">
        <w:rPr>
          <w:b/>
        </w:rPr>
        <w:t xml:space="preserve">za roboty budowlane, dostawy i usługi  </w:t>
      </w:r>
      <w:r w:rsidR="00A32B62">
        <w:t>wynikające z w</w:t>
      </w:r>
      <w:r w:rsidRPr="00887B4C">
        <w:t>w</w:t>
      </w:r>
      <w:r w:rsidR="00A32B62">
        <w:t>.</w:t>
      </w:r>
      <w:r w:rsidRPr="00887B4C">
        <w:t xml:space="preserve"> umowy</w:t>
      </w:r>
      <w:r w:rsidRPr="00887B4C">
        <w:rPr>
          <w:color w:val="FF0000"/>
        </w:rPr>
        <w:t>,</w:t>
      </w:r>
      <w:r w:rsidRPr="00887B4C">
        <w:t xml:space="preserve"> wykonane </w:t>
      </w:r>
      <w:r w:rsidR="00A32B62">
        <w:br/>
      </w:r>
      <w:r w:rsidRPr="00887B4C">
        <w:t xml:space="preserve">w charakterze podwykonawstwa zostały zapłacone (w załączeniu dowody zapłaty) w całości na rzecz wszystkich podwykonawców i dalszych podwykonawców jak również wszelkie roszczenia podwykonawcy/ów i dalszych podwykonawców wynikające z tej umowy zostały zaspokojone </w:t>
      </w:r>
      <w:r w:rsidR="00A32B62">
        <w:br/>
      </w:r>
      <w:r w:rsidRPr="00887B4C">
        <w:t>w całości.</w:t>
      </w:r>
    </w:p>
    <w:p w:rsidR="00887B4C" w:rsidRPr="00887B4C" w:rsidRDefault="00DC03A3" w:rsidP="008B47FB">
      <w:pPr>
        <w:tabs>
          <w:tab w:val="left" w:pos="426"/>
        </w:tabs>
        <w:suppressAutoHyphens/>
        <w:autoSpaceDE w:val="0"/>
        <w:autoSpaceDN w:val="0"/>
        <w:ind w:left="426"/>
        <w:jc w:val="both"/>
      </w:pPr>
      <w:r w:rsidRPr="00887B4C">
        <w:t>Wykonawca i podwykonawca oświadczają, iż należnoś</w:t>
      </w:r>
      <w:r w:rsidR="00A32B62">
        <w:t>ci z tytułu podwykonawstwa na w</w:t>
      </w:r>
      <w:r w:rsidRPr="00887B4C">
        <w:t>w</w:t>
      </w:r>
      <w:r w:rsidR="00A32B62">
        <w:t>.</w:t>
      </w:r>
      <w:r w:rsidRPr="00887B4C">
        <w:t xml:space="preserve"> zadaniu obejmowały  następujące roboty budowlane, dostawy i usługi</w:t>
      </w:r>
    </w:p>
    <w:p w:rsidR="00DC03A3" w:rsidRDefault="00DC03A3" w:rsidP="00C4784B">
      <w:pPr>
        <w:tabs>
          <w:tab w:val="left" w:pos="851"/>
        </w:tabs>
        <w:suppressAutoHyphens/>
        <w:autoSpaceDE w:val="0"/>
        <w:autoSpaceDN w:val="0"/>
        <w:ind w:left="851" w:hanging="42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 </w:t>
      </w:r>
      <w:r>
        <w:rPr>
          <w:i/>
          <w:sz w:val="22"/>
          <w:szCs w:val="22"/>
        </w:rPr>
        <w:t>(podwykonawca nazwa)</w:t>
      </w:r>
      <w:r>
        <w:rPr>
          <w:sz w:val="22"/>
          <w:szCs w:val="22"/>
        </w:rPr>
        <w:t xml:space="preserve"> …………………………… roboty dotyczące ……………..……. na wartość ………………. złotych brutto</w:t>
      </w:r>
    </w:p>
    <w:p w:rsidR="00DC03A3" w:rsidRDefault="00DC03A3" w:rsidP="00C4784B">
      <w:pPr>
        <w:tabs>
          <w:tab w:val="left" w:pos="851"/>
        </w:tabs>
        <w:suppressAutoHyphens/>
        <w:autoSpaceDE w:val="0"/>
        <w:autoSpaceDN w:val="0"/>
        <w:ind w:left="851" w:hanging="425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2.  </w:t>
      </w:r>
      <w:r>
        <w:rPr>
          <w:i/>
          <w:sz w:val="22"/>
          <w:szCs w:val="22"/>
        </w:rPr>
        <w:t>(podwykonawca nazwa)</w:t>
      </w:r>
      <w:r>
        <w:rPr>
          <w:sz w:val="22"/>
          <w:szCs w:val="22"/>
        </w:rPr>
        <w:t xml:space="preserve"> …………………………… roboty dotyczące ……………..……. na wartość ………………. złotych brutto</w:t>
      </w:r>
      <w:r>
        <w:rPr>
          <w:b/>
          <w:sz w:val="22"/>
          <w:szCs w:val="22"/>
        </w:rPr>
        <w:t xml:space="preserve"> </w:t>
      </w:r>
    </w:p>
    <w:p w:rsidR="00DC03A3" w:rsidRDefault="00DC03A3" w:rsidP="00C4784B">
      <w:pPr>
        <w:tabs>
          <w:tab w:val="left" w:pos="426"/>
        </w:tabs>
        <w:suppressAutoHyphens/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Równocześnie jako wykonawca oświadczam, że przy realizacji robót budowlanych objętych umową nr …….. , fakturą końcową nr ……………… z dnia ……………………………… nie pracowali ani nie uczestniczyli inni podwykonawcy lub dalsi podwykonawcy.</w:t>
      </w:r>
    </w:p>
    <w:p w:rsidR="00887B4C" w:rsidRDefault="00887B4C" w:rsidP="008B47FB">
      <w:pP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  <w:highlight w:val="cyan"/>
        </w:rPr>
      </w:pPr>
    </w:p>
    <w:p w:rsidR="00DC03A3" w:rsidRDefault="00DC03A3" w:rsidP="00C4784B">
      <w:pPr>
        <w:tabs>
          <w:tab w:val="left" w:pos="426"/>
        </w:tabs>
        <w:suppressAutoHyphens/>
        <w:autoSpaceDE w:val="0"/>
        <w:autoSpaceDN w:val="0"/>
        <w:ind w:left="426"/>
        <w:jc w:val="both"/>
        <w:rPr>
          <w:sz w:val="22"/>
          <w:szCs w:val="22"/>
        </w:rPr>
      </w:pPr>
    </w:p>
    <w:p w:rsidR="00DC03A3" w:rsidRDefault="00DC03A3" w:rsidP="00C4784B">
      <w:pPr>
        <w:tabs>
          <w:tab w:val="left" w:pos="426"/>
        </w:tabs>
        <w:suppressAutoHyphens/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Wykonawca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Podwykonawca/y</w:t>
      </w:r>
    </w:p>
    <w:p w:rsidR="00A94219" w:rsidRDefault="00DC03A3" w:rsidP="00C4784B">
      <w:pP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94219" w:rsidRDefault="00A94219" w:rsidP="00C4784B">
      <w:pP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</w:p>
    <w:p w:rsidR="00A94219" w:rsidRDefault="00A94219" w:rsidP="008B47FB">
      <w:pP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C03A3">
        <w:rPr>
          <w:sz w:val="22"/>
          <w:szCs w:val="22"/>
        </w:rPr>
        <w:t>……</w:t>
      </w:r>
      <w:r>
        <w:rPr>
          <w:sz w:val="22"/>
          <w:szCs w:val="22"/>
        </w:rPr>
        <w:t>…..</w:t>
      </w:r>
      <w:r w:rsidR="00DC03A3">
        <w:rPr>
          <w:sz w:val="22"/>
          <w:szCs w:val="22"/>
        </w:rPr>
        <w:t>………</w:t>
      </w:r>
      <w:r w:rsidR="00DC03A3">
        <w:rPr>
          <w:sz w:val="22"/>
          <w:szCs w:val="22"/>
        </w:rPr>
        <w:tab/>
      </w:r>
      <w:r w:rsidR="00DC03A3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C03A3">
        <w:rPr>
          <w:sz w:val="22"/>
          <w:szCs w:val="22"/>
        </w:rPr>
        <w:t>…</w:t>
      </w:r>
      <w:r>
        <w:rPr>
          <w:sz w:val="22"/>
          <w:szCs w:val="22"/>
        </w:rPr>
        <w:t>….</w:t>
      </w:r>
      <w:r w:rsidR="00DC03A3">
        <w:rPr>
          <w:sz w:val="22"/>
          <w:szCs w:val="22"/>
        </w:rPr>
        <w:t>………………..</w:t>
      </w:r>
    </w:p>
    <w:p w:rsidR="00A94219" w:rsidRDefault="00A94219" w:rsidP="00C4784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</w:p>
    <w:p w:rsidR="00A94219" w:rsidRDefault="00A94219" w:rsidP="00C4784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</w:p>
    <w:p w:rsidR="00DC03A3" w:rsidRDefault="00DC03A3" w:rsidP="00C4784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………………… dnia …………  </w:t>
      </w:r>
    </w:p>
    <w:p w:rsidR="00887B4C" w:rsidRDefault="00887B4C" w:rsidP="00C4784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</w:p>
    <w:p w:rsidR="00A94219" w:rsidRDefault="00A94219" w:rsidP="00C4784B">
      <w:pPr>
        <w:pBdr>
          <w:bottom w:val="single" w:sz="6" w:space="1" w:color="auto"/>
        </w:pBdr>
        <w:tabs>
          <w:tab w:val="left" w:pos="426"/>
        </w:tabs>
        <w:suppressAutoHyphens/>
        <w:autoSpaceDE w:val="0"/>
        <w:autoSpaceDN w:val="0"/>
        <w:jc w:val="both"/>
        <w:rPr>
          <w:sz w:val="22"/>
          <w:szCs w:val="22"/>
        </w:rPr>
      </w:pPr>
    </w:p>
    <w:p w:rsidR="00DC03A3" w:rsidRDefault="00DC03A3" w:rsidP="00C4784B">
      <w:pPr>
        <w:suppressAutoHyphens/>
        <w:jc w:val="both"/>
        <w:rPr>
          <w:sz w:val="22"/>
          <w:szCs w:val="22"/>
        </w:rPr>
      </w:pPr>
    </w:p>
    <w:p w:rsidR="00976D5B" w:rsidRPr="00D77015" w:rsidRDefault="00976D5B" w:rsidP="00C4784B">
      <w:pPr>
        <w:suppressAutoHyphens/>
        <w:jc w:val="center"/>
        <w:rPr>
          <w:b/>
          <w:color w:val="C00000"/>
          <w:sz w:val="36"/>
          <w:szCs w:val="36"/>
        </w:rPr>
      </w:pPr>
    </w:p>
    <w:sectPr w:rsidR="00976D5B" w:rsidRPr="00D77015" w:rsidSect="00D7701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821" w:right="849" w:bottom="568" w:left="1134" w:header="426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D3A" w:rsidRDefault="008B6D3A" w:rsidP="0068460C">
      <w:r>
        <w:separator/>
      </w:r>
    </w:p>
  </w:endnote>
  <w:endnote w:type="continuationSeparator" w:id="0">
    <w:p w:rsidR="008B6D3A" w:rsidRDefault="008B6D3A" w:rsidP="0068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15" w:rsidRPr="00556335" w:rsidRDefault="00D77015">
    <w:pPr>
      <w:pStyle w:val="Stopka"/>
      <w:rPr>
        <w:sz w:val="22"/>
        <w:szCs w:val="22"/>
      </w:rPr>
    </w:pPr>
    <w:r w:rsidRPr="00556335">
      <w:rPr>
        <w:sz w:val="22"/>
        <w:szCs w:val="22"/>
      </w:rPr>
      <w:t>Umowa nr……………….</w:t>
    </w:r>
  </w:p>
  <w:p w:rsidR="00D77015" w:rsidRDefault="00D770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D3A" w:rsidRDefault="008B6D3A" w:rsidP="0068460C">
      <w:r>
        <w:separator/>
      </w:r>
    </w:p>
  </w:footnote>
  <w:footnote w:type="continuationSeparator" w:id="0">
    <w:p w:rsidR="008B6D3A" w:rsidRDefault="008B6D3A" w:rsidP="0068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15" w:rsidRDefault="008B6D3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557" o:spid="_x0000_s2053" type="#_x0000_t136" style="position:absolute;margin-left:0;margin-top:0;width:449.4pt;height:165pt;z-index:-251658752;mso-position-horizontal:center;mso-position-horizontal-relative:margin;mso-position-vertical:center;mso-position-vertical-relative:margin" o:allowincell="f" fillcolor="#e5b8b7" stroked="f">
          <v:fill opacity=".5"/>
          <v:textpath style="font-family:&quot;Bookman Old Style&quot;;font-size:2in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15" w:rsidRDefault="008B6D3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558" o:spid="_x0000_s2054" type="#_x0000_t136" style="position:absolute;margin-left:0;margin-top:0;width:449.4pt;height:165pt;z-index:-251657728;mso-position-horizontal:center;mso-position-horizontal-relative:margin;mso-position-vertical:center;mso-position-vertical-relative:margin" o:allowincell="f" fillcolor="#e5b8b7" stroked="f">
          <v:fill opacity=".5"/>
          <v:textpath style="font-family:&quot;Bookman Old Style&quot;;font-size:2in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015" w:rsidRDefault="008B6D3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2556" o:spid="_x0000_s2052" type="#_x0000_t136" style="position:absolute;margin-left:0;margin-top:0;width:449.4pt;height:165pt;z-index:-251659776;mso-position-horizontal:center;mso-position-horizontal-relative:margin;mso-position-vertical:center;mso-position-vertical-relative:margin" o:allowincell="f" fillcolor="#e5b8b7" stroked="f">
          <v:fill opacity=".5"/>
          <v:textpath style="font-family:&quot;Bookman Old Style&quot;;font-size:2in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11F37EB"/>
    <w:multiLevelType w:val="hybridMultilevel"/>
    <w:tmpl w:val="B3B6D2E2"/>
    <w:lvl w:ilvl="0" w:tplc="BF522C12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2A6EE7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22B81"/>
    <w:multiLevelType w:val="hybridMultilevel"/>
    <w:tmpl w:val="75D2623A"/>
    <w:lvl w:ilvl="0" w:tplc="F38AA5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362EA8"/>
    <w:multiLevelType w:val="hybridMultilevel"/>
    <w:tmpl w:val="222EC4E4"/>
    <w:lvl w:ilvl="0" w:tplc="F38AA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24EB8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458DC"/>
    <w:multiLevelType w:val="hybridMultilevel"/>
    <w:tmpl w:val="51160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EC8"/>
    <w:multiLevelType w:val="hybridMultilevel"/>
    <w:tmpl w:val="75FA7A54"/>
    <w:lvl w:ilvl="0" w:tplc="EA24EB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abstractNum w:abstractNumId="7" w15:restartNumberingAfterBreak="0">
    <w:nsid w:val="0DB341C1"/>
    <w:multiLevelType w:val="hybridMultilevel"/>
    <w:tmpl w:val="A6E8980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F696CC5"/>
    <w:multiLevelType w:val="hybridMultilevel"/>
    <w:tmpl w:val="2D32518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2265EC8"/>
    <w:multiLevelType w:val="hybridMultilevel"/>
    <w:tmpl w:val="F2FC3AC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2A16ABC"/>
    <w:multiLevelType w:val="hybridMultilevel"/>
    <w:tmpl w:val="05B2EB42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384673A"/>
    <w:multiLevelType w:val="hybridMultilevel"/>
    <w:tmpl w:val="BD8AE6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31918"/>
    <w:multiLevelType w:val="hybridMultilevel"/>
    <w:tmpl w:val="A392B78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8C861CD"/>
    <w:multiLevelType w:val="hybridMultilevel"/>
    <w:tmpl w:val="63564B30"/>
    <w:lvl w:ilvl="0" w:tplc="39BC421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A317B"/>
    <w:multiLevelType w:val="hybridMultilevel"/>
    <w:tmpl w:val="A1000320"/>
    <w:lvl w:ilvl="0" w:tplc="8BD297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8F0158"/>
    <w:multiLevelType w:val="hybridMultilevel"/>
    <w:tmpl w:val="674AF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1AE0"/>
    <w:multiLevelType w:val="hybridMultilevel"/>
    <w:tmpl w:val="8AB82650"/>
    <w:lvl w:ilvl="0" w:tplc="7BBEBF3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DE218D1"/>
    <w:multiLevelType w:val="hybridMultilevel"/>
    <w:tmpl w:val="9F505396"/>
    <w:lvl w:ilvl="0" w:tplc="04150017">
      <w:start w:val="1"/>
      <w:numFmt w:val="lowerLetter"/>
      <w:lvlText w:val="%1)"/>
      <w:lvlJc w:val="left"/>
      <w:pPr>
        <w:ind w:left="120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8" w15:restartNumberingAfterBreak="0">
    <w:nsid w:val="251848EC"/>
    <w:multiLevelType w:val="hybridMultilevel"/>
    <w:tmpl w:val="3A5E8DA6"/>
    <w:lvl w:ilvl="0" w:tplc="9266B880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5090FAE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918C4414">
      <w:start w:val="3"/>
      <w:numFmt w:val="lowerLetter"/>
      <w:lvlText w:val="%3."/>
      <w:lvlJc w:val="left"/>
      <w:pPr>
        <w:ind w:left="2688" w:hanging="360"/>
      </w:pPr>
      <w:rPr>
        <w:rFonts w:hint="default"/>
      </w:rPr>
    </w:lvl>
    <w:lvl w:ilvl="3" w:tplc="FA5EA264">
      <w:start w:val="1"/>
      <w:numFmt w:val="lowerLetter"/>
      <w:lvlText w:val="%4)"/>
      <w:lvlJc w:val="left"/>
      <w:pPr>
        <w:ind w:left="3228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D6E1870"/>
    <w:multiLevelType w:val="hybridMultilevel"/>
    <w:tmpl w:val="DAD6D1CC"/>
    <w:lvl w:ilvl="0" w:tplc="3308221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E67921"/>
    <w:multiLevelType w:val="hybridMultilevel"/>
    <w:tmpl w:val="8E12DA4C"/>
    <w:lvl w:ilvl="0" w:tplc="41D4ED98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1" w15:restartNumberingAfterBreak="0">
    <w:nsid w:val="314E42E0"/>
    <w:multiLevelType w:val="hybridMultilevel"/>
    <w:tmpl w:val="1EDA0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9B23B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B5682"/>
    <w:multiLevelType w:val="hybridMultilevel"/>
    <w:tmpl w:val="E6AE34E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7003F61"/>
    <w:multiLevelType w:val="hybridMultilevel"/>
    <w:tmpl w:val="7F08F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D1CBA"/>
    <w:multiLevelType w:val="hybridMultilevel"/>
    <w:tmpl w:val="A1C6963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7324A25"/>
    <w:multiLevelType w:val="hybridMultilevel"/>
    <w:tmpl w:val="50AC4C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CB194D"/>
    <w:multiLevelType w:val="hybridMultilevel"/>
    <w:tmpl w:val="667041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965566"/>
    <w:multiLevelType w:val="hybridMultilevel"/>
    <w:tmpl w:val="E95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09318E"/>
    <w:multiLevelType w:val="hybridMultilevel"/>
    <w:tmpl w:val="36EC43AE"/>
    <w:lvl w:ilvl="0" w:tplc="C660007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27FF8"/>
    <w:multiLevelType w:val="hybridMultilevel"/>
    <w:tmpl w:val="1E02B9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B412B"/>
    <w:multiLevelType w:val="hybridMultilevel"/>
    <w:tmpl w:val="85126508"/>
    <w:lvl w:ilvl="0" w:tplc="53705F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D20EC"/>
    <w:multiLevelType w:val="hybridMultilevel"/>
    <w:tmpl w:val="7604E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F62EA"/>
    <w:multiLevelType w:val="hybridMultilevel"/>
    <w:tmpl w:val="0B32DD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794E7E"/>
    <w:multiLevelType w:val="hybridMultilevel"/>
    <w:tmpl w:val="34A04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809DB"/>
    <w:multiLevelType w:val="singleLevel"/>
    <w:tmpl w:val="29C2493E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cs="Times New Roman" w:hint="default"/>
        <w:b w:val="0"/>
        <w:i w:val="0"/>
        <w:sz w:val="22"/>
        <w:szCs w:val="22"/>
        <w:u w:val="none"/>
      </w:rPr>
    </w:lvl>
  </w:abstractNum>
  <w:abstractNum w:abstractNumId="35" w15:restartNumberingAfterBreak="0">
    <w:nsid w:val="5B593194"/>
    <w:multiLevelType w:val="hybridMultilevel"/>
    <w:tmpl w:val="888CFF9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7D617A"/>
    <w:multiLevelType w:val="hybridMultilevel"/>
    <w:tmpl w:val="7B3C1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97E9A"/>
    <w:multiLevelType w:val="hybridMultilevel"/>
    <w:tmpl w:val="0C46511E"/>
    <w:lvl w:ilvl="0" w:tplc="388A533E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FB976FB"/>
    <w:multiLevelType w:val="hybridMultilevel"/>
    <w:tmpl w:val="ACF47C66"/>
    <w:lvl w:ilvl="0" w:tplc="75F8264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683F70"/>
    <w:multiLevelType w:val="hybridMultilevel"/>
    <w:tmpl w:val="56682D3A"/>
    <w:lvl w:ilvl="0" w:tplc="977862B6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 w15:restartNumberingAfterBreak="0">
    <w:nsid w:val="61F00C4F"/>
    <w:multiLevelType w:val="hybridMultilevel"/>
    <w:tmpl w:val="DBD4D35E"/>
    <w:lvl w:ilvl="0" w:tplc="1C0439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530BA8"/>
    <w:multiLevelType w:val="multilevel"/>
    <w:tmpl w:val="C2C46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2" w15:restartNumberingAfterBreak="0">
    <w:nsid w:val="64945368"/>
    <w:multiLevelType w:val="hybridMultilevel"/>
    <w:tmpl w:val="EF4AA7E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68D6CC9"/>
    <w:multiLevelType w:val="singleLevel"/>
    <w:tmpl w:val="3042D99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44" w15:restartNumberingAfterBreak="0">
    <w:nsid w:val="67445FD1"/>
    <w:multiLevelType w:val="multilevel"/>
    <w:tmpl w:val="C2C46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5" w15:restartNumberingAfterBreak="0">
    <w:nsid w:val="67EA5027"/>
    <w:multiLevelType w:val="hybridMultilevel"/>
    <w:tmpl w:val="59BA8E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9BD3583"/>
    <w:multiLevelType w:val="hybridMultilevel"/>
    <w:tmpl w:val="AC5CD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F95F26"/>
    <w:multiLevelType w:val="hybridMultilevel"/>
    <w:tmpl w:val="D958C88A"/>
    <w:lvl w:ilvl="0" w:tplc="FAAE891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9776D7"/>
    <w:multiLevelType w:val="hybridMultilevel"/>
    <w:tmpl w:val="C5027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10E54"/>
    <w:multiLevelType w:val="hybridMultilevel"/>
    <w:tmpl w:val="C49C36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F1A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7085024"/>
    <w:multiLevelType w:val="hybridMultilevel"/>
    <w:tmpl w:val="85A6B6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C043974">
      <w:start w:val="1"/>
      <w:numFmt w:val="lowerLetter"/>
      <w:lvlText w:val="%3)"/>
      <w:lvlJc w:val="left"/>
      <w:pPr>
        <w:ind w:left="2345" w:hanging="360"/>
      </w:pPr>
      <w:rPr>
        <w:rFonts w:hint="default"/>
      </w:rPr>
    </w:lvl>
    <w:lvl w:ilvl="3" w:tplc="7E6EB6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BE3654"/>
    <w:multiLevelType w:val="hybridMultilevel"/>
    <w:tmpl w:val="FDDC8658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D4F03BB"/>
    <w:multiLevelType w:val="hybridMultilevel"/>
    <w:tmpl w:val="87E494CE"/>
    <w:lvl w:ilvl="0" w:tplc="AA120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</w:num>
  <w:num w:numId="3">
    <w:abstractNumId w:val="2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6"/>
  </w:num>
  <w:num w:numId="7">
    <w:abstractNumId w:val="2"/>
  </w:num>
  <w:num w:numId="8">
    <w:abstractNumId w:val="51"/>
  </w:num>
  <w:num w:numId="9">
    <w:abstractNumId w:val="23"/>
  </w:num>
  <w:num w:numId="10">
    <w:abstractNumId w:val="15"/>
  </w:num>
  <w:num w:numId="11">
    <w:abstractNumId w:val="21"/>
  </w:num>
  <w:num w:numId="12">
    <w:abstractNumId w:val="29"/>
  </w:num>
  <w:num w:numId="13">
    <w:abstractNumId w:val="3"/>
  </w:num>
  <w:num w:numId="14">
    <w:abstractNumId w:val="4"/>
  </w:num>
  <w:num w:numId="15">
    <w:abstractNumId w:val="53"/>
  </w:num>
  <w:num w:numId="16">
    <w:abstractNumId w:val="43"/>
    <w:lvlOverride w:ilvl="0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24"/>
  </w:num>
  <w:num w:numId="20">
    <w:abstractNumId w:val="28"/>
  </w:num>
  <w:num w:numId="21">
    <w:abstractNumId w:val="8"/>
  </w:num>
  <w:num w:numId="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45"/>
  </w:num>
  <w:num w:numId="26">
    <w:abstractNumId w:val="37"/>
  </w:num>
  <w:num w:numId="27">
    <w:abstractNumId w:val="5"/>
  </w:num>
  <w:num w:numId="28">
    <w:abstractNumId w:val="36"/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2"/>
  </w:num>
  <w:num w:numId="32">
    <w:abstractNumId w:val="11"/>
  </w:num>
  <w:num w:numId="33">
    <w:abstractNumId w:val="47"/>
  </w:num>
  <w:num w:numId="34">
    <w:abstractNumId w:val="17"/>
  </w:num>
  <w:num w:numId="35">
    <w:abstractNumId w:val="48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</w:num>
  <w:num w:numId="38">
    <w:abstractNumId w:val="31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16"/>
  </w:num>
  <w:num w:numId="43">
    <w:abstractNumId w:val="12"/>
  </w:num>
  <w:num w:numId="44">
    <w:abstractNumId w:val="40"/>
  </w:num>
  <w:num w:numId="45">
    <w:abstractNumId w:val="33"/>
  </w:num>
  <w:num w:numId="46">
    <w:abstractNumId w:val="7"/>
  </w:num>
  <w:num w:numId="47">
    <w:abstractNumId w:val="42"/>
  </w:num>
  <w:num w:numId="48">
    <w:abstractNumId w:val="10"/>
  </w:num>
  <w:num w:numId="49">
    <w:abstractNumId w:val="22"/>
  </w:num>
  <w:num w:numId="50">
    <w:abstractNumId w:val="52"/>
  </w:num>
  <w:num w:numId="51">
    <w:abstractNumId w:val="49"/>
  </w:num>
  <w:num w:numId="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autoHyphenation/>
  <w:hyphenationZone w:val="425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3EE"/>
    <w:rsid w:val="00000BE7"/>
    <w:rsid w:val="00001DCF"/>
    <w:rsid w:val="00001DF9"/>
    <w:rsid w:val="00002166"/>
    <w:rsid w:val="00002974"/>
    <w:rsid w:val="0000299E"/>
    <w:rsid w:val="00005B49"/>
    <w:rsid w:val="00006710"/>
    <w:rsid w:val="000108D4"/>
    <w:rsid w:val="00014382"/>
    <w:rsid w:val="0001670B"/>
    <w:rsid w:val="00016C66"/>
    <w:rsid w:val="00016ED6"/>
    <w:rsid w:val="0001798A"/>
    <w:rsid w:val="0002414A"/>
    <w:rsid w:val="0002552D"/>
    <w:rsid w:val="00025DBF"/>
    <w:rsid w:val="00026B0F"/>
    <w:rsid w:val="00031C28"/>
    <w:rsid w:val="0003342C"/>
    <w:rsid w:val="00035AC1"/>
    <w:rsid w:val="000402BC"/>
    <w:rsid w:val="00044843"/>
    <w:rsid w:val="000456FD"/>
    <w:rsid w:val="000466B6"/>
    <w:rsid w:val="000474C2"/>
    <w:rsid w:val="00047917"/>
    <w:rsid w:val="00051ED1"/>
    <w:rsid w:val="0005528C"/>
    <w:rsid w:val="00056052"/>
    <w:rsid w:val="0006725C"/>
    <w:rsid w:val="000709DC"/>
    <w:rsid w:val="00084427"/>
    <w:rsid w:val="000851AE"/>
    <w:rsid w:val="00085F15"/>
    <w:rsid w:val="000864A5"/>
    <w:rsid w:val="00092A61"/>
    <w:rsid w:val="0009445B"/>
    <w:rsid w:val="00096F9C"/>
    <w:rsid w:val="000A3A6F"/>
    <w:rsid w:val="000B024F"/>
    <w:rsid w:val="000B1078"/>
    <w:rsid w:val="000B33D4"/>
    <w:rsid w:val="000B4EB0"/>
    <w:rsid w:val="000B6207"/>
    <w:rsid w:val="000B78D3"/>
    <w:rsid w:val="000B7AEB"/>
    <w:rsid w:val="000C0169"/>
    <w:rsid w:val="000C1E3A"/>
    <w:rsid w:val="000C2F80"/>
    <w:rsid w:val="000D04DD"/>
    <w:rsid w:val="000D40B5"/>
    <w:rsid w:val="000D4DA2"/>
    <w:rsid w:val="000E4C52"/>
    <w:rsid w:val="000E5BE8"/>
    <w:rsid w:val="000F3A00"/>
    <w:rsid w:val="000F797E"/>
    <w:rsid w:val="00101B19"/>
    <w:rsid w:val="00102DFE"/>
    <w:rsid w:val="00106769"/>
    <w:rsid w:val="0011046D"/>
    <w:rsid w:val="001104D0"/>
    <w:rsid w:val="00110F6C"/>
    <w:rsid w:val="00112BE9"/>
    <w:rsid w:val="00112E7C"/>
    <w:rsid w:val="001141A9"/>
    <w:rsid w:val="001160F5"/>
    <w:rsid w:val="001176D7"/>
    <w:rsid w:val="001177A1"/>
    <w:rsid w:val="0012005F"/>
    <w:rsid w:val="00121655"/>
    <w:rsid w:val="00122344"/>
    <w:rsid w:val="00124C7F"/>
    <w:rsid w:val="00124E68"/>
    <w:rsid w:val="00125C55"/>
    <w:rsid w:val="001260BA"/>
    <w:rsid w:val="00132ACD"/>
    <w:rsid w:val="00133B2C"/>
    <w:rsid w:val="0013703C"/>
    <w:rsid w:val="00137E78"/>
    <w:rsid w:val="00140874"/>
    <w:rsid w:val="00140E68"/>
    <w:rsid w:val="00143B4A"/>
    <w:rsid w:val="00143D85"/>
    <w:rsid w:val="00147F59"/>
    <w:rsid w:val="00151A44"/>
    <w:rsid w:val="00154D6F"/>
    <w:rsid w:val="001550EB"/>
    <w:rsid w:val="0015669E"/>
    <w:rsid w:val="001619BF"/>
    <w:rsid w:val="00163F76"/>
    <w:rsid w:val="00164098"/>
    <w:rsid w:val="00164718"/>
    <w:rsid w:val="00166A38"/>
    <w:rsid w:val="00182731"/>
    <w:rsid w:val="001866E5"/>
    <w:rsid w:val="00187872"/>
    <w:rsid w:val="00191AD2"/>
    <w:rsid w:val="001926B3"/>
    <w:rsid w:val="001942ED"/>
    <w:rsid w:val="00195013"/>
    <w:rsid w:val="00195709"/>
    <w:rsid w:val="00196A17"/>
    <w:rsid w:val="001A044B"/>
    <w:rsid w:val="001A0857"/>
    <w:rsid w:val="001A127E"/>
    <w:rsid w:val="001A3E98"/>
    <w:rsid w:val="001C142B"/>
    <w:rsid w:val="001C150D"/>
    <w:rsid w:val="001C3A90"/>
    <w:rsid w:val="001C40A5"/>
    <w:rsid w:val="001D66D6"/>
    <w:rsid w:val="001D75E1"/>
    <w:rsid w:val="001D7716"/>
    <w:rsid w:val="001E1FCE"/>
    <w:rsid w:val="001F1644"/>
    <w:rsid w:val="001F3F98"/>
    <w:rsid w:val="001F4AEC"/>
    <w:rsid w:val="001F5D46"/>
    <w:rsid w:val="00201740"/>
    <w:rsid w:val="00202F32"/>
    <w:rsid w:val="002058EF"/>
    <w:rsid w:val="00207175"/>
    <w:rsid w:val="0021015D"/>
    <w:rsid w:val="00210C14"/>
    <w:rsid w:val="00215B48"/>
    <w:rsid w:val="00215E87"/>
    <w:rsid w:val="00216F87"/>
    <w:rsid w:val="00221122"/>
    <w:rsid w:val="00222091"/>
    <w:rsid w:val="002226DB"/>
    <w:rsid w:val="00222A24"/>
    <w:rsid w:val="0022511D"/>
    <w:rsid w:val="00226363"/>
    <w:rsid w:val="00236FB9"/>
    <w:rsid w:val="00241621"/>
    <w:rsid w:val="00241CE6"/>
    <w:rsid w:val="002430A5"/>
    <w:rsid w:val="00244657"/>
    <w:rsid w:val="00245460"/>
    <w:rsid w:val="00250949"/>
    <w:rsid w:val="00260959"/>
    <w:rsid w:val="00261F8F"/>
    <w:rsid w:val="00262A88"/>
    <w:rsid w:val="00265A63"/>
    <w:rsid w:val="00271C55"/>
    <w:rsid w:val="0027227F"/>
    <w:rsid w:val="00273079"/>
    <w:rsid w:val="002733C8"/>
    <w:rsid w:val="0027561F"/>
    <w:rsid w:val="002765B1"/>
    <w:rsid w:val="00276C57"/>
    <w:rsid w:val="00287130"/>
    <w:rsid w:val="00287441"/>
    <w:rsid w:val="00290BAD"/>
    <w:rsid w:val="0029382B"/>
    <w:rsid w:val="00295CAE"/>
    <w:rsid w:val="00296209"/>
    <w:rsid w:val="00296375"/>
    <w:rsid w:val="00296ABD"/>
    <w:rsid w:val="002979C7"/>
    <w:rsid w:val="002A3EE7"/>
    <w:rsid w:val="002A4006"/>
    <w:rsid w:val="002A4709"/>
    <w:rsid w:val="002A56C2"/>
    <w:rsid w:val="002A6286"/>
    <w:rsid w:val="002A656E"/>
    <w:rsid w:val="002B1C83"/>
    <w:rsid w:val="002B4FF4"/>
    <w:rsid w:val="002B60A9"/>
    <w:rsid w:val="002C2F78"/>
    <w:rsid w:val="002C3F7F"/>
    <w:rsid w:val="002C5A9F"/>
    <w:rsid w:val="002C5C4D"/>
    <w:rsid w:val="002C5FAF"/>
    <w:rsid w:val="002D1827"/>
    <w:rsid w:val="002D3EDE"/>
    <w:rsid w:val="002D4C4B"/>
    <w:rsid w:val="002D4E4E"/>
    <w:rsid w:val="002D6CEB"/>
    <w:rsid w:val="002E4252"/>
    <w:rsid w:val="002E5AA4"/>
    <w:rsid w:val="002E5BE4"/>
    <w:rsid w:val="002E6480"/>
    <w:rsid w:val="002F481B"/>
    <w:rsid w:val="002F5363"/>
    <w:rsid w:val="002F66FA"/>
    <w:rsid w:val="00300639"/>
    <w:rsid w:val="00305706"/>
    <w:rsid w:val="00310129"/>
    <w:rsid w:val="00310B8E"/>
    <w:rsid w:val="00310F4A"/>
    <w:rsid w:val="00316510"/>
    <w:rsid w:val="003168CD"/>
    <w:rsid w:val="003178A2"/>
    <w:rsid w:val="00317B6F"/>
    <w:rsid w:val="00320BF6"/>
    <w:rsid w:val="00320FD4"/>
    <w:rsid w:val="00322968"/>
    <w:rsid w:val="00324455"/>
    <w:rsid w:val="00324758"/>
    <w:rsid w:val="00326CFE"/>
    <w:rsid w:val="003416BA"/>
    <w:rsid w:val="00350BB6"/>
    <w:rsid w:val="0035509C"/>
    <w:rsid w:val="00357AFD"/>
    <w:rsid w:val="003601EA"/>
    <w:rsid w:val="003629EF"/>
    <w:rsid w:val="0036340E"/>
    <w:rsid w:val="003636FE"/>
    <w:rsid w:val="0036621C"/>
    <w:rsid w:val="003673CF"/>
    <w:rsid w:val="00371DE3"/>
    <w:rsid w:val="003756E2"/>
    <w:rsid w:val="00375C30"/>
    <w:rsid w:val="00377945"/>
    <w:rsid w:val="00380E9F"/>
    <w:rsid w:val="003914A1"/>
    <w:rsid w:val="00391A36"/>
    <w:rsid w:val="0039280C"/>
    <w:rsid w:val="00393D10"/>
    <w:rsid w:val="003A2AF7"/>
    <w:rsid w:val="003A3EE6"/>
    <w:rsid w:val="003A476F"/>
    <w:rsid w:val="003B176C"/>
    <w:rsid w:val="003B4842"/>
    <w:rsid w:val="003B5DF6"/>
    <w:rsid w:val="003C094D"/>
    <w:rsid w:val="003C2696"/>
    <w:rsid w:val="003C3783"/>
    <w:rsid w:val="003C502D"/>
    <w:rsid w:val="003C782D"/>
    <w:rsid w:val="003C7D1E"/>
    <w:rsid w:val="003E6B65"/>
    <w:rsid w:val="003E7057"/>
    <w:rsid w:val="003E70C3"/>
    <w:rsid w:val="003E7691"/>
    <w:rsid w:val="003F506D"/>
    <w:rsid w:val="004017F1"/>
    <w:rsid w:val="00403AF7"/>
    <w:rsid w:val="00403FDF"/>
    <w:rsid w:val="00405575"/>
    <w:rsid w:val="00406BDA"/>
    <w:rsid w:val="00410916"/>
    <w:rsid w:val="00410BD2"/>
    <w:rsid w:val="004124B2"/>
    <w:rsid w:val="0041303A"/>
    <w:rsid w:val="004146F6"/>
    <w:rsid w:val="00416968"/>
    <w:rsid w:val="00417632"/>
    <w:rsid w:val="00420366"/>
    <w:rsid w:val="00420C0C"/>
    <w:rsid w:val="00420E0B"/>
    <w:rsid w:val="00421399"/>
    <w:rsid w:val="00421524"/>
    <w:rsid w:val="004237D7"/>
    <w:rsid w:val="0043148D"/>
    <w:rsid w:val="004314A7"/>
    <w:rsid w:val="0043223C"/>
    <w:rsid w:val="00432B97"/>
    <w:rsid w:val="004340DB"/>
    <w:rsid w:val="004344F1"/>
    <w:rsid w:val="004373CC"/>
    <w:rsid w:val="00437686"/>
    <w:rsid w:val="004413D1"/>
    <w:rsid w:val="00444904"/>
    <w:rsid w:val="00444C25"/>
    <w:rsid w:val="004501BF"/>
    <w:rsid w:val="00452874"/>
    <w:rsid w:val="0045382D"/>
    <w:rsid w:val="00453EFB"/>
    <w:rsid w:val="0045424C"/>
    <w:rsid w:val="004545B0"/>
    <w:rsid w:val="004547D1"/>
    <w:rsid w:val="0045570C"/>
    <w:rsid w:val="0045671C"/>
    <w:rsid w:val="004574FC"/>
    <w:rsid w:val="00463A13"/>
    <w:rsid w:val="00475CAA"/>
    <w:rsid w:val="00476908"/>
    <w:rsid w:val="004772DC"/>
    <w:rsid w:val="00477886"/>
    <w:rsid w:val="00482034"/>
    <w:rsid w:val="004821AA"/>
    <w:rsid w:val="00492E95"/>
    <w:rsid w:val="004955EA"/>
    <w:rsid w:val="00495806"/>
    <w:rsid w:val="004A1C20"/>
    <w:rsid w:val="004A2A19"/>
    <w:rsid w:val="004A2B93"/>
    <w:rsid w:val="004A2F42"/>
    <w:rsid w:val="004A5DFA"/>
    <w:rsid w:val="004A77F4"/>
    <w:rsid w:val="004B0C72"/>
    <w:rsid w:val="004B2475"/>
    <w:rsid w:val="004B50F1"/>
    <w:rsid w:val="004C03B8"/>
    <w:rsid w:val="004C6874"/>
    <w:rsid w:val="004D218E"/>
    <w:rsid w:val="004D4A8B"/>
    <w:rsid w:val="004D4C9C"/>
    <w:rsid w:val="004D56A1"/>
    <w:rsid w:val="004E1822"/>
    <w:rsid w:val="004E3212"/>
    <w:rsid w:val="004E5E7E"/>
    <w:rsid w:val="004E7993"/>
    <w:rsid w:val="004E7A3A"/>
    <w:rsid w:val="004F24B6"/>
    <w:rsid w:val="004F2559"/>
    <w:rsid w:val="004F54F2"/>
    <w:rsid w:val="00503A89"/>
    <w:rsid w:val="00503F8B"/>
    <w:rsid w:val="005075EB"/>
    <w:rsid w:val="00511698"/>
    <w:rsid w:val="00525C5E"/>
    <w:rsid w:val="0054235B"/>
    <w:rsid w:val="00543672"/>
    <w:rsid w:val="00543FB6"/>
    <w:rsid w:val="00545C84"/>
    <w:rsid w:val="00545F58"/>
    <w:rsid w:val="00547A2F"/>
    <w:rsid w:val="00547CA9"/>
    <w:rsid w:val="0055075D"/>
    <w:rsid w:val="00552703"/>
    <w:rsid w:val="00552E9F"/>
    <w:rsid w:val="00553656"/>
    <w:rsid w:val="005536CF"/>
    <w:rsid w:val="00553CCF"/>
    <w:rsid w:val="0055471E"/>
    <w:rsid w:val="00556335"/>
    <w:rsid w:val="00557EDB"/>
    <w:rsid w:val="0056057A"/>
    <w:rsid w:val="0056071A"/>
    <w:rsid w:val="005640DF"/>
    <w:rsid w:val="0056664A"/>
    <w:rsid w:val="00574995"/>
    <w:rsid w:val="00574B01"/>
    <w:rsid w:val="005754AB"/>
    <w:rsid w:val="0057676D"/>
    <w:rsid w:val="00581A7B"/>
    <w:rsid w:val="00582992"/>
    <w:rsid w:val="00582EE1"/>
    <w:rsid w:val="0058375D"/>
    <w:rsid w:val="00583DE3"/>
    <w:rsid w:val="005861BD"/>
    <w:rsid w:val="00594E92"/>
    <w:rsid w:val="005950B5"/>
    <w:rsid w:val="005960F9"/>
    <w:rsid w:val="00596E94"/>
    <w:rsid w:val="005A0713"/>
    <w:rsid w:val="005A1906"/>
    <w:rsid w:val="005A26BC"/>
    <w:rsid w:val="005A2736"/>
    <w:rsid w:val="005A31C5"/>
    <w:rsid w:val="005A5745"/>
    <w:rsid w:val="005A6455"/>
    <w:rsid w:val="005B0632"/>
    <w:rsid w:val="005B1C6F"/>
    <w:rsid w:val="005B248D"/>
    <w:rsid w:val="005B598D"/>
    <w:rsid w:val="005C2E54"/>
    <w:rsid w:val="005C3844"/>
    <w:rsid w:val="005C531E"/>
    <w:rsid w:val="005C7E7E"/>
    <w:rsid w:val="005D08D2"/>
    <w:rsid w:val="005D0C0E"/>
    <w:rsid w:val="005D2057"/>
    <w:rsid w:val="005D3B24"/>
    <w:rsid w:val="005D6192"/>
    <w:rsid w:val="005D62C1"/>
    <w:rsid w:val="005E0783"/>
    <w:rsid w:val="005E6266"/>
    <w:rsid w:val="005E65DB"/>
    <w:rsid w:val="005E7793"/>
    <w:rsid w:val="005F052C"/>
    <w:rsid w:val="005F3FDD"/>
    <w:rsid w:val="00601149"/>
    <w:rsid w:val="006020E2"/>
    <w:rsid w:val="00602D99"/>
    <w:rsid w:val="00604972"/>
    <w:rsid w:val="006056AC"/>
    <w:rsid w:val="00606E4E"/>
    <w:rsid w:val="0061091C"/>
    <w:rsid w:val="0061387A"/>
    <w:rsid w:val="006138DE"/>
    <w:rsid w:val="00621BAF"/>
    <w:rsid w:val="00624E52"/>
    <w:rsid w:val="0062640D"/>
    <w:rsid w:val="00630393"/>
    <w:rsid w:val="006316FA"/>
    <w:rsid w:val="006322AF"/>
    <w:rsid w:val="006336DF"/>
    <w:rsid w:val="00633D61"/>
    <w:rsid w:val="00634D7E"/>
    <w:rsid w:val="006358A5"/>
    <w:rsid w:val="006442FD"/>
    <w:rsid w:val="0065223F"/>
    <w:rsid w:val="00657AE2"/>
    <w:rsid w:val="00657C38"/>
    <w:rsid w:val="006621FD"/>
    <w:rsid w:val="00663C54"/>
    <w:rsid w:val="00666232"/>
    <w:rsid w:val="00666BC7"/>
    <w:rsid w:val="00667FF1"/>
    <w:rsid w:val="006709B2"/>
    <w:rsid w:val="0067297F"/>
    <w:rsid w:val="00677131"/>
    <w:rsid w:val="006838AC"/>
    <w:rsid w:val="006844AF"/>
    <w:rsid w:val="0068460C"/>
    <w:rsid w:val="006857C4"/>
    <w:rsid w:val="00690FBC"/>
    <w:rsid w:val="00694940"/>
    <w:rsid w:val="006A13DB"/>
    <w:rsid w:val="006A60EF"/>
    <w:rsid w:val="006A62A5"/>
    <w:rsid w:val="006B0312"/>
    <w:rsid w:val="006B0FEB"/>
    <w:rsid w:val="006C44DD"/>
    <w:rsid w:val="006C5463"/>
    <w:rsid w:val="006C657B"/>
    <w:rsid w:val="006C67E5"/>
    <w:rsid w:val="006C6E7B"/>
    <w:rsid w:val="006C7164"/>
    <w:rsid w:val="006D13EE"/>
    <w:rsid w:val="006D35BB"/>
    <w:rsid w:val="006D3E07"/>
    <w:rsid w:val="006D54E2"/>
    <w:rsid w:val="006D7024"/>
    <w:rsid w:val="006E1573"/>
    <w:rsid w:val="006E285A"/>
    <w:rsid w:val="006E2DC4"/>
    <w:rsid w:val="006E36B5"/>
    <w:rsid w:val="006E651E"/>
    <w:rsid w:val="006E654F"/>
    <w:rsid w:val="006E72A4"/>
    <w:rsid w:val="006F11A8"/>
    <w:rsid w:val="006F2108"/>
    <w:rsid w:val="006F425C"/>
    <w:rsid w:val="006F4470"/>
    <w:rsid w:val="0070101A"/>
    <w:rsid w:val="00701739"/>
    <w:rsid w:val="00702620"/>
    <w:rsid w:val="00705DF1"/>
    <w:rsid w:val="00707CCC"/>
    <w:rsid w:val="0071006C"/>
    <w:rsid w:val="00710999"/>
    <w:rsid w:val="00715286"/>
    <w:rsid w:val="00721056"/>
    <w:rsid w:val="007219DE"/>
    <w:rsid w:val="00727518"/>
    <w:rsid w:val="007276C5"/>
    <w:rsid w:val="0073378D"/>
    <w:rsid w:val="0073402B"/>
    <w:rsid w:val="00746229"/>
    <w:rsid w:val="0075124B"/>
    <w:rsid w:val="007548BC"/>
    <w:rsid w:val="00754D6A"/>
    <w:rsid w:val="00755C9C"/>
    <w:rsid w:val="0075700D"/>
    <w:rsid w:val="00760A56"/>
    <w:rsid w:val="00762E2D"/>
    <w:rsid w:val="00765A03"/>
    <w:rsid w:val="007669A3"/>
    <w:rsid w:val="00766DBF"/>
    <w:rsid w:val="007676C8"/>
    <w:rsid w:val="00767C68"/>
    <w:rsid w:val="00767CD6"/>
    <w:rsid w:val="0077099E"/>
    <w:rsid w:val="00771AD2"/>
    <w:rsid w:val="00775548"/>
    <w:rsid w:val="00777B9A"/>
    <w:rsid w:val="00782774"/>
    <w:rsid w:val="00786BCC"/>
    <w:rsid w:val="00794A85"/>
    <w:rsid w:val="00795080"/>
    <w:rsid w:val="00796613"/>
    <w:rsid w:val="007A27EB"/>
    <w:rsid w:val="007A4F85"/>
    <w:rsid w:val="007A605F"/>
    <w:rsid w:val="007A74FE"/>
    <w:rsid w:val="007B0CB0"/>
    <w:rsid w:val="007B26C2"/>
    <w:rsid w:val="007B3A05"/>
    <w:rsid w:val="007B5CFE"/>
    <w:rsid w:val="007B669E"/>
    <w:rsid w:val="007C30B9"/>
    <w:rsid w:val="007C459C"/>
    <w:rsid w:val="007C55CD"/>
    <w:rsid w:val="007C6DFD"/>
    <w:rsid w:val="007C7857"/>
    <w:rsid w:val="007D122C"/>
    <w:rsid w:val="007D176A"/>
    <w:rsid w:val="007D3F02"/>
    <w:rsid w:val="007D41FA"/>
    <w:rsid w:val="007D6E92"/>
    <w:rsid w:val="007D7B61"/>
    <w:rsid w:val="007E2D04"/>
    <w:rsid w:val="007E2D56"/>
    <w:rsid w:val="007F751B"/>
    <w:rsid w:val="0080137E"/>
    <w:rsid w:val="00801E5F"/>
    <w:rsid w:val="008051AE"/>
    <w:rsid w:val="008065E9"/>
    <w:rsid w:val="0082022D"/>
    <w:rsid w:val="008267DA"/>
    <w:rsid w:val="00832163"/>
    <w:rsid w:val="0083428E"/>
    <w:rsid w:val="008355E1"/>
    <w:rsid w:val="0083789F"/>
    <w:rsid w:val="00840D06"/>
    <w:rsid w:val="0084151E"/>
    <w:rsid w:val="00844BF4"/>
    <w:rsid w:val="00846A22"/>
    <w:rsid w:val="00851095"/>
    <w:rsid w:val="0085215F"/>
    <w:rsid w:val="0085340E"/>
    <w:rsid w:val="00853D3A"/>
    <w:rsid w:val="00860D49"/>
    <w:rsid w:val="008617B2"/>
    <w:rsid w:val="00862DDD"/>
    <w:rsid w:val="00863A9A"/>
    <w:rsid w:val="00863BF5"/>
    <w:rsid w:val="00864E4F"/>
    <w:rsid w:val="00864E5F"/>
    <w:rsid w:val="00865557"/>
    <w:rsid w:val="0086691B"/>
    <w:rsid w:val="008679DB"/>
    <w:rsid w:val="0087070B"/>
    <w:rsid w:val="008709FF"/>
    <w:rsid w:val="0087165D"/>
    <w:rsid w:val="0087278D"/>
    <w:rsid w:val="0087460B"/>
    <w:rsid w:val="00876D34"/>
    <w:rsid w:val="00880884"/>
    <w:rsid w:val="00886D19"/>
    <w:rsid w:val="00887B4C"/>
    <w:rsid w:val="00894F46"/>
    <w:rsid w:val="008A49B0"/>
    <w:rsid w:val="008A5B3E"/>
    <w:rsid w:val="008A6C91"/>
    <w:rsid w:val="008A6D17"/>
    <w:rsid w:val="008B1ECE"/>
    <w:rsid w:val="008B2043"/>
    <w:rsid w:val="008B47FB"/>
    <w:rsid w:val="008B6D3A"/>
    <w:rsid w:val="008B7CEF"/>
    <w:rsid w:val="008C119C"/>
    <w:rsid w:val="008C264E"/>
    <w:rsid w:val="008C357D"/>
    <w:rsid w:val="008C372F"/>
    <w:rsid w:val="008C4ABF"/>
    <w:rsid w:val="008C620F"/>
    <w:rsid w:val="008C75A2"/>
    <w:rsid w:val="008D06F6"/>
    <w:rsid w:val="008D6E1C"/>
    <w:rsid w:val="008E03DA"/>
    <w:rsid w:val="008E2741"/>
    <w:rsid w:val="008E57DA"/>
    <w:rsid w:val="008E5EFE"/>
    <w:rsid w:val="008F42DE"/>
    <w:rsid w:val="008F4B39"/>
    <w:rsid w:val="008F5CB3"/>
    <w:rsid w:val="0090028A"/>
    <w:rsid w:val="00902C34"/>
    <w:rsid w:val="009053E7"/>
    <w:rsid w:val="009076DF"/>
    <w:rsid w:val="00912F68"/>
    <w:rsid w:val="0091305A"/>
    <w:rsid w:val="0091480A"/>
    <w:rsid w:val="009167A7"/>
    <w:rsid w:val="00920150"/>
    <w:rsid w:val="00921E45"/>
    <w:rsid w:val="009231B4"/>
    <w:rsid w:val="00924011"/>
    <w:rsid w:val="00927084"/>
    <w:rsid w:val="009271EE"/>
    <w:rsid w:val="0093209D"/>
    <w:rsid w:val="00935687"/>
    <w:rsid w:val="00941A8F"/>
    <w:rsid w:val="00943CE4"/>
    <w:rsid w:val="00945EAC"/>
    <w:rsid w:val="00950D7D"/>
    <w:rsid w:val="00951CD9"/>
    <w:rsid w:val="0095493C"/>
    <w:rsid w:val="00954DC8"/>
    <w:rsid w:val="00956C7E"/>
    <w:rsid w:val="00957C62"/>
    <w:rsid w:val="00960DD3"/>
    <w:rsid w:val="009625FD"/>
    <w:rsid w:val="0096483E"/>
    <w:rsid w:val="00967DAD"/>
    <w:rsid w:val="00970D17"/>
    <w:rsid w:val="00971B1B"/>
    <w:rsid w:val="009722D1"/>
    <w:rsid w:val="009725FE"/>
    <w:rsid w:val="00973014"/>
    <w:rsid w:val="00976597"/>
    <w:rsid w:val="00976D5B"/>
    <w:rsid w:val="00980A01"/>
    <w:rsid w:val="00983F39"/>
    <w:rsid w:val="00987255"/>
    <w:rsid w:val="00987C6E"/>
    <w:rsid w:val="009910A8"/>
    <w:rsid w:val="00991502"/>
    <w:rsid w:val="00995195"/>
    <w:rsid w:val="00995877"/>
    <w:rsid w:val="00996DBF"/>
    <w:rsid w:val="00996F1E"/>
    <w:rsid w:val="009A090B"/>
    <w:rsid w:val="009A2C73"/>
    <w:rsid w:val="009A5260"/>
    <w:rsid w:val="009A68A7"/>
    <w:rsid w:val="009B435A"/>
    <w:rsid w:val="009B5DCA"/>
    <w:rsid w:val="009C06E0"/>
    <w:rsid w:val="009C10EB"/>
    <w:rsid w:val="009C268F"/>
    <w:rsid w:val="009C3DEE"/>
    <w:rsid w:val="009C41E6"/>
    <w:rsid w:val="009D0547"/>
    <w:rsid w:val="009D23FA"/>
    <w:rsid w:val="009D325B"/>
    <w:rsid w:val="009D72C1"/>
    <w:rsid w:val="009E025A"/>
    <w:rsid w:val="009E1C80"/>
    <w:rsid w:val="009E1C81"/>
    <w:rsid w:val="009E33F1"/>
    <w:rsid w:val="009F0846"/>
    <w:rsid w:val="009F308B"/>
    <w:rsid w:val="009F3959"/>
    <w:rsid w:val="009F7226"/>
    <w:rsid w:val="00A00032"/>
    <w:rsid w:val="00A079FD"/>
    <w:rsid w:val="00A1005B"/>
    <w:rsid w:val="00A10110"/>
    <w:rsid w:val="00A11655"/>
    <w:rsid w:val="00A216B1"/>
    <w:rsid w:val="00A31982"/>
    <w:rsid w:val="00A32B62"/>
    <w:rsid w:val="00A337EC"/>
    <w:rsid w:val="00A36EDC"/>
    <w:rsid w:val="00A40BCA"/>
    <w:rsid w:val="00A419D7"/>
    <w:rsid w:val="00A44017"/>
    <w:rsid w:val="00A44F0F"/>
    <w:rsid w:val="00A463C3"/>
    <w:rsid w:val="00A51D46"/>
    <w:rsid w:val="00A54351"/>
    <w:rsid w:val="00A54910"/>
    <w:rsid w:val="00A5559C"/>
    <w:rsid w:val="00A55D76"/>
    <w:rsid w:val="00A576E4"/>
    <w:rsid w:val="00A61283"/>
    <w:rsid w:val="00A66EDE"/>
    <w:rsid w:val="00A67AE3"/>
    <w:rsid w:val="00A70E8D"/>
    <w:rsid w:val="00A71308"/>
    <w:rsid w:val="00A7584D"/>
    <w:rsid w:val="00A812BC"/>
    <w:rsid w:val="00A818A9"/>
    <w:rsid w:val="00A82A91"/>
    <w:rsid w:val="00A83134"/>
    <w:rsid w:val="00A928B5"/>
    <w:rsid w:val="00A94219"/>
    <w:rsid w:val="00AA2813"/>
    <w:rsid w:val="00AA2A5A"/>
    <w:rsid w:val="00AA5C25"/>
    <w:rsid w:val="00AA7A27"/>
    <w:rsid w:val="00AB111C"/>
    <w:rsid w:val="00AB11B8"/>
    <w:rsid w:val="00AB182E"/>
    <w:rsid w:val="00AB28B5"/>
    <w:rsid w:val="00AB4D79"/>
    <w:rsid w:val="00AC0864"/>
    <w:rsid w:val="00AC45DB"/>
    <w:rsid w:val="00AC46F1"/>
    <w:rsid w:val="00AD1696"/>
    <w:rsid w:val="00AD1B52"/>
    <w:rsid w:val="00AD31F9"/>
    <w:rsid w:val="00AD4C86"/>
    <w:rsid w:val="00AD5FA1"/>
    <w:rsid w:val="00AD700C"/>
    <w:rsid w:val="00AD7F3B"/>
    <w:rsid w:val="00AE35D0"/>
    <w:rsid w:val="00AE5C1C"/>
    <w:rsid w:val="00AF318C"/>
    <w:rsid w:val="00AF356A"/>
    <w:rsid w:val="00B00393"/>
    <w:rsid w:val="00B00A08"/>
    <w:rsid w:val="00B02732"/>
    <w:rsid w:val="00B06814"/>
    <w:rsid w:val="00B06E9B"/>
    <w:rsid w:val="00B06F10"/>
    <w:rsid w:val="00B11D44"/>
    <w:rsid w:val="00B15FAF"/>
    <w:rsid w:val="00B210E1"/>
    <w:rsid w:val="00B21381"/>
    <w:rsid w:val="00B21A23"/>
    <w:rsid w:val="00B23179"/>
    <w:rsid w:val="00B25033"/>
    <w:rsid w:val="00B2546B"/>
    <w:rsid w:val="00B274DD"/>
    <w:rsid w:val="00B2753D"/>
    <w:rsid w:val="00B307C1"/>
    <w:rsid w:val="00B3267E"/>
    <w:rsid w:val="00B33B59"/>
    <w:rsid w:val="00B34D14"/>
    <w:rsid w:val="00B365EC"/>
    <w:rsid w:val="00B402EB"/>
    <w:rsid w:val="00B45E0D"/>
    <w:rsid w:val="00B60FFF"/>
    <w:rsid w:val="00B62E7A"/>
    <w:rsid w:val="00B645C1"/>
    <w:rsid w:val="00B64B08"/>
    <w:rsid w:val="00B6546E"/>
    <w:rsid w:val="00B668ED"/>
    <w:rsid w:val="00B74462"/>
    <w:rsid w:val="00B74F09"/>
    <w:rsid w:val="00B8051D"/>
    <w:rsid w:val="00B80F71"/>
    <w:rsid w:val="00B849D1"/>
    <w:rsid w:val="00BA10BB"/>
    <w:rsid w:val="00BA112F"/>
    <w:rsid w:val="00BA1F03"/>
    <w:rsid w:val="00BA29A4"/>
    <w:rsid w:val="00BA2C2B"/>
    <w:rsid w:val="00BA5433"/>
    <w:rsid w:val="00BA5C02"/>
    <w:rsid w:val="00BA5E29"/>
    <w:rsid w:val="00BA65B0"/>
    <w:rsid w:val="00BA6D38"/>
    <w:rsid w:val="00BA6F8D"/>
    <w:rsid w:val="00BB580D"/>
    <w:rsid w:val="00BB6384"/>
    <w:rsid w:val="00BC341D"/>
    <w:rsid w:val="00BD1E42"/>
    <w:rsid w:val="00BD491B"/>
    <w:rsid w:val="00BD7533"/>
    <w:rsid w:val="00BD7556"/>
    <w:rsid w:val="00BE4EBE"/>
    <w:rsid w:val="00BE6040"/>
    <w:rsid w:val="00BE65BF"/>
    <w:rsid w:val="00BE6AB8"/>
    <w:rsid w:val="00BE7CF0"/>
    <w:rsid w:val="00BF0296"/>
    <w:rsid w:val="00BF156C"/>
    <w:rsid w:val="00BF188A"/>
    <w:rsid w:val="00BF3C9A"/>
    <w:rsid w:val="00BF4202"/>
    <w:rsid w:val="00BF50F6"/>
    <w:rsid w:val="00BF5711"/>
    <w:rsid w:val="00BF67EE"/>
    <w:rsid w:val="00BF7EC5"/>
    <w:rsid w:val="00BF7F2C"/>
    <w:rsid w:val="00C04BEC"/>
    <w:rsid w:val="00C04C0D"/>
    <w:rsid w:val="00C074A8"/>
    <w:rsid w:val="00C07A23"/>
    <w:rsid w:val="00C10DD4"/>
    <w:rsid w:val="00C13403"/>
    <w:rsid w:val="00C178D4"/>
    <w:rsid w:val="00C179E7"/>
    <w:rsid w:val="00C23B88"/>
    <w:rsid w:val="00C2566E"/>
    <w:rsid w:val="00C25B46"/>
    <w:rsid w:val="00C26E87"/>
    <w:rsid w:val="00C27D91"/>
    <w:rsid w:val="00C27FC4"/>
    <w:rsid w:val="00C305C3"/>
    <w:rsid w:val="00C323C5"/>
    <w:rsid w:val="00C331BA"/>
    <w:rsid w:val="00C350E8"/>
    <w:rsid w:val="00C428B3"/>
    <w:rsid w:val="00C44685"/>
    <w:rsid w:val="00C44ABF"/>
    <w:rsid w:val="00C454C4"/>
    <w:rsid w:val="00C4784B"/>
    <w:rsid w:val="00C4795B"/>
    <w:rsid w:val="00C50225"/>
    <w:rsid w:val="00C517A5"/>
    <w:rsid w:val="00C5180C"/>
    <w:rsid w:val="00C52070"/>
    <w:rsid w:val="00C551BB"/>
    <w:rsid w:val="00C55988"/>
    <w:rsid w:val="00C60D36"/>
    <w:rsid w:val="00C62596"/>
    <w:rsid w:val="00C65B0A"/>
    <w:rsid w:val="00C6713D"/>
    <w:rsid w:val="00C67947"/>
    <w:rsid w:val="00C70B53"/>
    <w:rsid w:val="00C73ED2"/>
    <w:rsid w:val="00C81467"/>
    <w:rsid w:val="00C81801"/>
    <w:rsid w:val="00C83F90"/>
    <w:rsid w:val="00C96F3B"/>
    <w:rsid w:val="00CA0770"/>
    <w:rsid w:val="00CA1173"/>
    <w:rsid w:val="00CA29CD"/>
    <w:rsid w:val="00CA54C0"/>
    <w:rsid w:val="00CB0AE3"/>
    <w:rsid w:val="00CB7D5F"/>
    <w:rsid w:val="00CC08D2"/>
    <w:rsid w:val="00CC3F09"/>
    <w:rsid w:val="00CC4008"/>
    <w:rsid w:val="00CC5B01"/>
    <w:rsid w:val="00CC667C"/>
    <w:rsid w:val="00CC686B"/>
    <w:rsid w:val="00CC7AFB"/>
    <w:rsid w:val="00CD1101"/>
    <w:rsid w:val="00CD1342"/>
    <w:rsid w:val="00CD2035"/>
    <w:rsid w:val="00CD2219"/>
    <w:rsid w:val="00CD6916"/>
    <w:rsid w:val="00CD7F24"/>
    <w:rsid w:val="00CE15AA"/>
    <w:rsid w:val="00CE327E"/>
    <w:rsid w:val="00CE5017"/>
    <w:rsid w:val="00CE602B"/>
    <w:rsid w:val="00CE67E8"/>
    <w:rsid w:val="00CF19ED"/>
    <w:rsid w:val="00CF560F"/>
    <w:rsid w:val="00D023E4"/>
    <w:rsid w:val="00D03F82"/>
    <w:rsid w:val="00D1082A"/>
    <w:rsid w:val="00D126CD"/>
    <w:rsid w:val="00D14BC0"/>
    <w:rsid w:val="00D16246"/>
    <w:rsid w:val="00D169CB"/>
    <w:rsid w:val="00D16F26"/>
    <w:rsid w:val="00D17F90"/>
    <w:rsid w:val="00D24D8B"/>
    <w:rsid w:val="00D270E3"/>
    <w:rsid w:val="00D30E07"/>
    <w:rsid w:val="00D317EE"/>
    <w:rsid w:val="00D31CBF"/>
    <w:rsid w:val="00D3293E"/>
    <w:rsid w:val="00D357A3"/>
    <w:rsid w:val="00D42D0F"/>
    <w:rsid w:val="00D5000C"/>
    <w:rsid w:val="00D61D5B"/>
    <w:rsid w:val="00D63558"/>
    <w:rsid w:val="00D64BC0"/>
    <w:rsid w:val="00D65AC7"/>
    <w:rsid w:val="00D709E7"/>
    <w:rsid w:val="00D716DB"/>
    <w:rsid w:val="00D728EB"/>
    <w:rsid w:val="00D73FBE"/>
    <w:rsid w:val="00D75F1E"/>
    <w:rsid w:val="00D76D1A"/>
    <w:rsid w:val="00D77015"/>
    <w:rsid w:val="00D773F6"/>
    <w:rsid w:val="00D8602B"/>
    <w:rsid w:val="00D9209B"/>
    <w:rsid w:val="00D926D2"/>
    <w:rsid w:val="00D93A38"/>
    <w:rsid w:val="00D93CE2"/>
    <w:rsid w:val="00D967F6"/>
    <w:rsid w:val="00D9699E"/>
    <w:rsid w:val="00DA17B6"/>
    <w:rsid w:val="00DA420F"/>
    <w:rsid w:val="00DA4545"/>
    <w:rsid w:val="00DA520F"/>
    <w:rsid w:val="00DA5980"/>
    <w:rsid w:val="00DB62EF"/>
    <w:rsid w:val="00DB728A"/>
    <w:rsid w:val="00DC03A3"/>
    <w:rsid w:val="00DC0D2F"/>
    <w:rsid w:val="00DC1B76"/>
    <w:rsid w:val="00DC23B5"/>
    <w:rsid w:val="00DC494F"/>
    <w:rsid w:val="00DC5453"/>
    <w:rsid w:val="00DC5994"/>
    <w:rsid w:val="00DD0C50"/>
    <w:rsid w:val="00DD1E12"/>
    <w:rsid w:val="00DD76E5"/>
    <w:rsid w:val="00DE09C5"/>
    <w:rsid w:val="00DE1B19"/>
    <w:rsid w:val="00DE239B"/>
    <w:rsid w:val="00DE304A"/>
    <w:rsid w:val="00DE4755"/>
    <w:rsid w:val="00DE5EA9"/>
    <w:rsid w:val="00DE6499"/>
    <w:rsid w:val="00DF0DD5"/>
    <w:rsid w:val="00DF3BBB"/>
    <w:rsid w:val="00DF564F"/>
    <w:rsid w:val="00E00E6D"/>
    <w:rsid w:val="00E021ED"/>
    <w:rsid w:val="00E04AB5"/>
    <w:rsid w:val="00E06CBC"/>
    <w:rsid w:val="00E07112"/>
    <w:rsid w:val="00E11687"/>
    <w:rsid w:val="00E131D1"/>
    <w:rsid w:val="00E139F1"/>
    <w:rsid w:val="00E16DEE"/>
    <w:rsid w:val="00E17461"/>
    <w:rsid w:val="00E17A13"/>
    <w:rsid w:val="00E232DA"/>
    <w:rsid w:val="00E32BA9"/>
    <w:rsid w:val="00E364DC"/>
    <w:rsid w:val="00E40731"/>
    <w:rsid w:val="00E40EF2"/>
    <w:rsid w:val="00E411B5"/>
    <w:rsid w:val="00E42604"/>
    <w:rsid w:val="00E44FD2"/>
    <w:rsid w:val="00E45090"/>
    <w:rsid w:val="00E53F97"/>
    <w:rsid w:val="00E541F4"/>
    <w:rsid w:val="00E54828"/>
    <w:rsid w:val="00E572DE"/>
    <w:rsid w:val="00E640EB"/>
    <w:rsid w:val="00E70A39"/>
    <w:rsid w:val="00E70E94"/>
    <w:rsid w:val="00E74E9D"/>
    <w:rsid w:val="00E7684B"/>
    <w:rsid w:val="00E80540"/>
    <w:rsid w:val="00E80601"/>
    <w:rsid w:val="00E80B20"/>
    <w:rsid w:val="00E821D6"/>
    <w:rsid w:val="00E82A45"/>
    <w:rsid w:val="00E84FEB"/>
    <w:rsid w:val="00E85BD6"/>
    <w:rsid w:val="00E86EF1"/>
    <w:rsid w:val="00E87190"/>
    <w:rsid w:val="00E87709"/>
    <w:rsid w:val="00E9047F"/>
    <w:rsid w:val="00E90573"/>
    <w:rsid w:val="00E9477E"/>
    <w:rsid w:val="00EA0038"/>
    <w:rsid w:val="00EA087D"/>
    <w:rsid w:val="00EA179A"/>
    <w:rsid w:val="00EA1CE0"/>
    <w:rsid w:val="00EA47BB"/>
    <w:rsid w:val="00EA4DD9"/>
    <w:rsid w:val="00EA72B0"/>
    <w:rsid w:val="00EA7B9A"/>
    <w:rsid w:val="00EB1C46"/>
    <w:rsid w:val="00EB1D07"/>
    <w:rsid w:val="00EB5C8E"/>
    <w:rsid w:val="00EB6004"/>
    <w:rsid w:val="00EC31BE"/>
    <w:rsid w:val="00EC3D2E"/>
    <w:rsid w:val="00EC419D"/>
    <w:rsid w:val="00EC52F8"/>
    <w:rsid w:val="00EC7739"/>
    <w:rsid w:val="00ED2D7C"/>
    <w:rsid w:val="00ED4BCA"/>
    <w:rsid w:val="00ED627B"/>
    <w:rsid w:val="00ED65AF"/>
    <w:rsid w:val="00ED6B8E"/>
    <w:rsid w:val="00EE16CD"/>
    <w:rsid w:val="00EE1A15"/>
    <w:rsid w:val="00EE25F6"/>
    <w:rsid w:val="00EE3048"/>
    <w:rsid w:val="00EE682C"/>
    <w:rsid w:val="00EE69EF"/>
    <w:rsid w:val="00EE7E40"/>
    <w:rsid w:val="00EF41E3"/>
    <w:rsid w:val="00EF6482"/>
    <w:rsid w:val="00EF7459"/>
    <w:rsid w:val="00F0059D"/>
    <w:rsid w:val="00F02188"/>
    <w:rsid w:val="00F02BC5"/>
    <w:rsid w:val="00F02D80"/>
    <w:rsid w:val="00F044DD"/>
    <w:rsid w:val="00F059E8"/>
    <w:rsid w:val="00F11A03"/>
    <w:rsid w:val="00F13C09"/>
    <w:rsid w:val="00F15FB4"/>
    <w:rsid w:val="00F16FB1"/>
    <w:rsid w:val="00F213F1"/>
    <w:rsid w:val="00F22F5B"/>
    <w:rsid w:val="00F24469"/>
    <w:rsid w:val="00F246BD"/>
    <w:rsid w:val="00F26016"/>
    <w:rsid w:val="00F35A0D"/>
    <w:rsid w:val="00F37489"/>
    <w:rsid w:val="00F379F6"/>
    <w:rsid w:val="00F424C7"/>
    <w:rsid w:val="00F434B7"/>
    <w:rsid w:val="00F47899"/>
    <w:rsid w:val="00F508FD"/>
    <w:rsid w:val="00F513EE"/>
    <w:rsid w:val="00F61BBE"/>
    <w:rsid w:val="00F6302A"/>
    <w:rsid w:val="00F719DE"/>
    <w:rsid w:val="00F723B7"/>
    <w:rsid w:val="00F73594"/>
    <w:rsid w:val="00F7463D"/>
    <w:rsid w:val="00F747E7"/>
    <w:rsid w:val="00F7563D"/>
    <w:rsid w:val="00F8074B"/>
    <w:rsid w:val="00F86D9B"/>
    <w:rsid w:val="00F96626"/>
    <w:rsid w:val="00FA187F"/>
    <w:rsid w:val="00FA2805"/>
    <w:rsid w:val="00FA2A4D"/>
    <w:rsid w:val="00FA30C9"/>
    <w:rsid w:val="00FA330F"/>
    <w:rsid w:val="00FA4612"/>
    <w:rsid w:val="00FA5231"/>
    <w:rsid w:val="00FA7A2A"/>
    <w:rsid w:val="00FB5B5C"/>
    <w:rsid w:val="00FB6554"/>
    <w:rsid w:val="00FC2DC1"/>
    <w:rsid w:val="00FC391F"/>
    <w:rsid w:val="00FC72DD"/>
    <w:rsid w:val="00FD2D5E"/>
    <w:rsid w:val="00FD3BAF"/>
    <w:rsid w:val="00FD4F12"/>
    <w:rsid w:val="00FD588C"/>
    <w:rsid w:val="00FD5C1D"/>
    <w:rsid w:val="00FE25EB"/>
    <w:rsid w:val="00FE2ECB"/>
    <w:rsid w:val="00FE324E"/>
    <w:rsid w:val="00FE4F45"/>
    <w:rsid w:val="00FE6A46"/>
    <w:rsid w:val="00FE6C1F"/>
    <w:rsid w:val="00FE7BF3"/>
    <w:rsid w:val="00FF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191174C9"/>
  <w15:docId w15:val="{4A96A0E6-A3C3-4DA6-AEDB-D9349238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tabs>
        <w:tab w:val="left" w:pos="1620"/>
        <w:tab w:val="left" w:pos="6660"/>
      </w:tabs>
      <w:spacing w:line="360" w:lineRule="auto"/>
      <w:jc w:val="both"/>
      <w:outlineLvl w:val="2"/>
    </w:pPr>
    <w:rPr>
      <w:sz w:val="28"/>
      <w:vertAlign w:val="superscrip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 w:hanging="1"/>
      <w:jc w:val="both"/>
    </w:pPr>
    <w:rPr>
      <w:szCs w:val="20"/>
      <w:lang w:val="x-none" w:eastAsia="x-none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  <w:lang w:val="x-none" w:eastAsia="x-none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0"/>
      </w:tabs>
      <w:spacing w:line="264" w:lineRule="auto"/>
      <w:jc w:val="both"/>
    </w:pPr>
    <w:rPr>
      <w:b/>
      <w:sz w:val="22"/>
      <w:szCs w:val="20"/>
    </w:rPr>
  </w:style>
  <w:style w:type="paragraph" w:styleId="Tekstpodstawowy3">
    <w:name w:val="Body Text 3"/>
    <w:basedOn w:val="Normalny"/>
    <w:pPr>
      <w:jc w:val="both"/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rsid w:val="00684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68460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846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8460C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4344F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344F1"/>
    <w:rPr>
      <w:sz w:val="16"/>
      <w:szCs w:val="16"/>
    </w:rPr>
  </w:style>
  <w:style w:type="character" w:customStyle="1" w:styleId="TekstpodstawowyZnak">
    <w:name w:val="Tekst podstawowy Znak"/>
    <w:link w:val="Tekstpodstawowy"/>
    <w:rsid w:val="004344F1"/>
    <w:rPr>
      <w:sz w:val="24"/>
    </w:rPr>
  </w:style>
  <w:style w:type="character" w:styleId="Pogrubienie">
    <w:name w:val="Strong"/>
    <w:qFormat/>
    <w:rsid w:val="004344F1"/>
    <w:rPr>
      <w:b/>
      <w:bCs/>
    </w:rPr>
  </w:style>
  <w:style w:type="paragraph" w:styleId="Tekstdymka">
    <w:name w:val="Balloon Text"/>
    <w:basedOn w:val="Normalny"/>
    <w:link w:val="TekstdymkaZnak"/>
    <w:rsid w:val="004955E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4955EA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10B8E"/>
    <w:rPr>
      <w:sz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10B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60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6040"/>
  </w:style>
  <w:style w:type="character" w:styleId="Odwoanieprzypisukocowego">
    <w:name w:val="endnote reference"/>
    <w:uiPriority w:val="99"/>
    <w:semiHidden/>
    <w:unhideWhenUsed/>
    <w:rsid w:val="00BE6040"/>
    <w:rPr>
      <w:vertAlign w:val="superscript"/>
    </w:rPr>
  </w:style>
  <w:style w:type="character" w:styleId="Hipercze">
    <w:name w:val="Hyperlink"/>
    <w:uiPriority w:val="99"/>
    <w:unhideWhenUsed/>
    <w:rsid w:val="00A00032"/>
    <w:rPr>
      <w:color w:val="0000FF"/>
      <w:u w:val="single"/>
    </w:rPr>
  </w:style>
  <w:style w:type="table" w:styleId="Tabela-Siatka">
    <w:name w:val="Table Grid"/>
    <w:basedOn w:val="Standardowy"/>
    <w:uiPriority w:val="59"/>
    <w:rsid w:val="00945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5C5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BA6D38"/>
    <w:rPr>
      <w:rFonts w:ascii="Calibri" w:hAnsi="Calibri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C4A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8C4ABF"/>
    <w:rPr>
      <w:rFonts w:ascii="Courier New" w:hAnsi="Courier New" w:cs="Courier New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8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8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8A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8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8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Export%20-%20CLOUD\Wnioski\___WNIOSKI%20-%20SIWZ-y%202017\===%20UMOWY%20-%20WZORY\WZ&#211;R%20-%20UMOWA%20-%20rem-bud%20(2017.05.24.)%20%5bJW+PM%5d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60258-B468-45BB-8B83-D1FA1A159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- UMOWA - rem-bud (2017.05.24.) [JW+PM] - SZABLON</Template>
  <TotalTime>0</TotalTime>
  <Pages>15</Pages>
  <Words>8390</Words>
  <Characters>50342</Characters>
  <Application>Microsoft Office Word</Application>
  <DocSecurity>0</DocSecurity>
  <Lines>419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ROBOTY BUDOWLANE</vt:lpstr>
    </vt:vector>
  </TitlesOfParts>
  <Company>Datacomp</Company>
  <LinksUpToDate>false</LinksUpToDate>
  <CharactersWithSpaces>58615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ROBOTY BUDOWLANE</dc:title>
  <dc:creator>Piotr Marzec</dc:creator>
  <cp:lastModifiedBy>Jarosław Ochał</cp:lastModifiedBy>
  <cp:revision>2</cp:revision>
  <cp:lastPrinted>2017-01-31T10:28:00Z</cp:lastPrinted>
  <dcterms:created xsi:type="dcterms:W3CDTF">2017-06-02T09:19:00Z</dcterms:created>
  <dcterms:modified xsi:type="dcterms:W3CDTF">2017-06-02T09:19:00Z</dcterms:modified>
</cp:coreProperties>
</file>